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  <w:u w:val="single"/>
        </w:rPr>
      </w:pPr>
      <w:r w:rsidRPr="00DB17CD">
        <w:rPr>
          <w:rFonts w:ascii="Comic Sans MS" w:hAnsi="Comic Sans MS"/>
          <w:sz w:val="24"/>
          <w:szCs w:val="24"/>
          <w:u w:val="single"/>
        </w:rPr>
        <w:t>ADI-SOYADI:</w:t>
      </w:r>
    </w:p>
    <w:p w:rsidR="00F876D0" w:rsidRPr="00DB17CD" w:rsidRDefault="00F876D0" w:rsidP="00187756">
      <w:pPr>
        <w:spacing w:after="0"/>
        <w:jc w:val="center"/>
        <w:rPr>
          <w:rFonts w:ascii="Comic Sans MS" w:hAnsi="Comic Sans MS"/>
          <w:sz w:val="24"/>
          <w:szCs w:val="24"/>
          <w:u w:val="single"/>
        </w:rPr>
      </w:pPr>
      <w:r w:rsidRPr="00DB17CD">
        <w:rPr>
          <w:rFonts w:ascii="Comic Sans MS" w:hAnsi="Comic Sans MS"/>
          <w:sz w:val="24"/>
          <w:szCs w:val="24"/>
          <w:u w:val="single"/>
        </w:rPr>
        <w:t>FEN VE TEKNOLOJİ DERSİ PERFORMANS GÖREVİ-</w:t>
      </w:r>
      <w:r>
        <w:rPr>
          <w:rFonts w:ascii="Comic Sans MS" w:hAnsi="Comic Sans MS"/>
          <w:sz w:val="24"/>
          <w:szCs w:val="24"/>
          <w:u w:val="single"/>
        </w:rPr>
        <w:t>2</w:t>
      </w: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  <w:u w:val="single"/>
        </w:rPr>
      </w:pPr>
    </w:p>
    <w:p w:rsidR="00F876D0" w:rsidRPr="00DB17CD" w:rsidRDefault="00F876D0" w:rsidP="00CD1AB2">
      <w:pPr>
        <w:spacing w:after="0"/>
        <w:rPr>
          <w:rFonts w:ascii="Comic Sans MS" w:eastAsia="Batang" w:hAnsi="Comic Sans MS" w:cs="Tahoma"/>
          <w:sz w:val="24"/>
          <w:szCs w:val="24"/>
        </w:rPr>
      </w:pPr>
      <w:r w:rsidRPr="00DB17CD">
        <w:rPr>
          <w:rFonts w:ascii="Comic Sans MS" w:hAnsi="Comic Sans MS"/>
          <w:sz w:val="24"/>
          <w:szCs w:val="24"/>
        </w:rPr>
        <w:t xml:space="preserve">1. </w:t>
      </w:r>
      <w:r w:rsidRPr="00DB17CD">
        <w:rPr>
          <w:rFonts w:ascii="Comic Sans MS" w:eastAsia="Batang" w:hAnsi="Comic Sans MS" w:cs="Tahoma"/>
          <w:sz w:val="24"/>
          <w:szCs w:val="24"/>
        </w:rPr>
        <w:t>Doğru tümcelerin başına “D”, yanlış tümcelerin başına “Y” yazınız. ( 10 p )</w:t>
      </w:r>
    </w:p>
    <w:p w:rsidR="00F876D0" w:rsidRPr="00DB17CD" w:rsidRDefault="00F876D0" w:rsidP="00CD1AB2">
      <w:pPr>
        <w:spacing w:after="0"/>
        <w:rPr>
          <w:rFonts w:ascii="Comic Sans MS" w:eastAsia="Batang" w:hAnsi="Comic Sans MS" w:cs="Tahoma"/>
        </w:rPr>
      </w:pPr>
      <w:r w:rsidRPr="00DB17CD">
        <w:rPr>
          <w:rFonts w:ascii="Comic Sans MS" w:eastAsia="Batang" w:hAnsi="Comic Sans MS" w:cs="Tahoma"/>
        </w:rPr>
        <w:t>(    ) Azı dişleri besinleri çiğneyerek, ezmeye, öğütmeye yarar.</w:t>
      </w:r>
    </w:p>
    <w:p w:rsidR="00F876D0" w:rsidRPr="00DB17CD" w:rsidRDefault="00F876D0" w:rsidP="00CD1AB2">
      <w:pPr>
        <w:spacing w:after="0"/>
        <w:rPr>
          <w:rFonts w:ascii="Comic Sans MS" w:eastAsia="Batang" w:hAnsi="Comic Sans MS" w:cs="Tahoma"/>
        </w:rPr>
      </w:pPr>
      <w:r w:rsidRPr="00DB17CD">
        <w:rPr>
          <w:rFonts w:ascii="Comic Sans MS" w:eastAsia="Batang" w:hAnsi="Comic Sans MS" w:cs="Tahoma"/>
        </w:rPr>
        <w:t>(    ) Bir maddenin suda batıp yüzmesi yoğunlukla ilgilidir.</w:t>
      </w:r>
    </w:p>
    <w:p w:rsidR="00F876D0" w:rsidRPr="00DB17CD" w:rsidRDefault="00F876D0" w:rsidP="00CD1AB2">
      <w:pPr>
        <w:spacing w:after="0"/>
        <w:rPr>
          <w:rFonts w:ascii="Comic Sans MS" w:eastAsia="Batang" w:hAnsi="Comic Sans MS" w:cs="Tahoma"/>
        </w:rPr>
      </w:pPr>
      <w:r w:rsidRPr="00DB17CD">
        <w:rPr>
          <w:rFonts w:ascii="Comic Sans MS" w:eastAsia="Batang" w:hAnsi="Comic Sans MS" w:cs="Tahoma"/>
        </w:rPr>
        <w:t>(    ) Sınıflandırma, canlıların incelenmesini kolaylaştırır.</w:t>
      </w:r>
    </w:p>
    <w:p w:rsidR="00F876D0" w:rsidRPr="00DB17CD" w:rsidRDefault="00F876D0" w:rsidP="00CD1AB2">
      <w:pPr>
        <w:spacing w:after="0"/>
        <w:rPr>
          <w:rFonts w:ascii="Comic Sans MS" w:hAnsi="Comic Sans MS"/>
        </w:rPr>
      </w:pPr>
      <w:r w:rsidRPr="00DB17CD">
        <w:rPr>
          <w:rFonts w:ascii="Comic Sans MS" w:hAnsi="Comic Sans MS"/>
        </w:rPr>
        <w:t>(    ) Bitkiler besin oluşturmak için gerekli enerjiyi Güneş ışınlarından sağlarlar.</w:t>
      </w:r>
    </w:p>
    <w:p w:rsidR="00F876D0" w:rsidRPr="00DB17CD" w:rsidRDefault="00F876D0" w:rsidP="00CD1AB2">
      <w:pPr>
        <w:spacing w:after="0"/>
        <w:rPr>
          <w:rFonts w:ascii="Comic Sans MS" w:hAnsi="Comic Sans MS" w:cs="Aharoni"/>
          <w:noProof/>
          <w:lang w:eastAsia="tr-TR" w:bidi="he-IL"/>
        </w:rPr>
      </w:pPr>
      <w:r w:rsidRPr="00DB17CD">
        <w:rPr>
          <w:rFonts w:ascii="Comic Sans MS" w:hAnsi="Comic Sans MS" w:cs="Aharoni"/>
          <w:noProof/>
          <w:lang w:eastAsia="tr-TR" w:bidi="he-IL"/>
        </w:rPr>
        <w:t>(    ) Vücudumuzdaki yaraların iyileşmesi, büyüme ve gelişme proteinler sayesinde olur.</w:t>
      </w:r>
    </w:p>
    <w:p w:rsidR="00F876D0" w:rsidRPr="00DB17CD" w:rsidRDefault="00F876D0" w:rsidP="00CD1AB2">
      <w:pPr>
        <w:spacing w:after="0"/>
        <w:rPr>
          <w:rFonts w:ascii="Comic Sans MS" w:hAnsi="Comic Sans MS" w:cs="Aharoni"/>
          <w:noProof/>
          <w:lang w:eastAsia="tr-TR" w:bidi="he-IL"/>
        </w:rPr>
      </w:pPr>
      <w:r w:rsidRPr="00DB17CD">
        <w:rPr>
          <w:rFonts w:ascii="Comic Sans MS" w:hAnsi="Comic Sans MS" w:cs="Aharoni"/>
          <w:noProof/>
          <w:lang w:eastAsia="tr-TR" w:bidi="he-IL"/>
        </w:rPr>
        <w:t>(    )  Farklı ısılardaki iki madde birbirine temas ettirildiğinde aralarında sıcaklık alışverişi olur.</w:t>
      </w:r>
    </w:p>
    <w:p w:rsidR="00F876D0" w:rsidRPr="00DB17CD" w:rsidRDefault="00F876D0" w:rsidP="00CD1AB2">
      <w:pPr>
        <w:spacing w:after="0"/>
        <w:rPr>
          <w:rFonts w:ascii="Comic Sans MS" w:hAnsi="Comic Sans MS" w:cs="Aharoni"/>
          <w:noProof/>
          <w:lang w:eastAsia="tr-TR" w:bidi="he-IL"/>
        </w:rPr>
      </w:pPr>
      <w:r w:rsidRPr="00DB17CD">
        <w:rPr>
          <w:rFonts w:ascii="Comic Sans MS" w:hAnsi="Comic Sans MS" w:cs="Aharoni"/>
          <w:noProof/>
          <w:lang w:eastAsia="tr-TR" w:bidi="he-IL"/>
        </w:rPr>
        <w:t>(    ) Yüzeylerin pürüzlü olması sürtünme kuvvetini arrtıdığından cisimlerin hareketini zorlaştırır.</w:t>
      </w:r>
    </w:p>
    <w:p w:rsidR="00F876D0" w:rsidRPr="00DB17CD" w:rsidRDefault="00F876D0" w:rsidP="00CD1AB2">
      <w:pPr>
        <w:spacing w:after="0"/>
        <w:rPr>
          <w:rFonts w:ascii="Comic Sans MS" w:hAnsi="Comic Sans MS" w:cs="Aharoni"/>
          <w:noProof/>
          <w:lang w:eastAsia="tr-TR" w:bidi="he-IL"/>
        </w:rPr>
      </w:pPr>
      <w:r w:rsidRPr="00DB17CD">
        <w:rPr>
          <w:rFonts w:ascii="Comic Sans MS" w:hAnsi="Comic Sans MS" w:cs="Aharoni"/>
          <w:noProof/>
          <w:lang w:eastAsia="tr-TR" w:bidi="he-IL"/>
        </w:rPr>
        <w:t>(    ) Dünya hem kendi etrafında hem de Güneş etrafında döner.</w:t>
      </w:r>
    </w:p>
    <w:p w:rsidR="00F876D0" w:rsidRPr="00DB17CD" w:rsidRDefault="00F876D0" w:rsidP="00CD1AB2">
      <w:pPr>
        <w:spacing w:after="0"/>
        <w:rPr>
          <w:rFonts w:ascii="Comic Sans MS" w:hAnsi="Comic Sans MS" w:cs="Aharoni"/>
          <w:noProof/>
          <w:lang w:eastAsia="tr-TR" w:bidi="he-IL"/>
        </w:rPr>
      </w:pPr>
      <w:r w:rsidRPr="00DB17CD">
        <w:rPr>
          <w:rFonts w:ascii="Comic Sans MS" w:hAnsi="Comic Sans MS" w:cs="Aharoni"/>
          <w:noProof/>
          <w:lang w:eastAsia="tr-TR" w:bidi="he-IL"/>
        </w:rPr>
        <w:t>(    ) Kelebek ve kurbağa iki yaşamlı canlılara örnektir.</w:t>
      </w:r>
    </w:p>
    <w:p w:rsidR="00F876D0" w:rsidRPr="00DB17CD" w:rsidRDefault="00F876D0" w:rsidP="00CD1AB2">
      <w:pPr>
        <w:spacing w:after="0"/>
        <w:rPr>
          <w:rFonts w:ascii="Comic Sans MS" w:hAnsi="Comic Sans MS"/>
        </w:rPr>
      </w:pPr>
      <w:r w:rsidRPr="00DB17CD">
        <w:rPr>
          <w:rFonts w:ascii="Comic Sans MS" w:hAnsi="Comic Sans MS"/>
        </w:rPr>
        <w:t>(    ) Kültür mantarları zehirsiz olan ve besin açısından çok zengin olan mantarlardır.</w:t>
      </w: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hAnsi="Comic Sans MS"/>
          <w:sz w:val="24"/>
          <w:szCs w:val="24"/>
        </w:rPr>
        <w:t>2. Aşağıda verilen tümcelerdeki boşlukları uygun sözcüklerle doldurunuz. ( 10 p )</w:t>
      </w:r>
    </w:p>
    <w:p w:rsidR="00F876D0" w:rsidRPr="00DB17CD" w:rsidRDefault="00F876D0" w:rsidP="00CD1AB2">
      <w:pPr>
        <w:spacing w:after="0"/>
        <w:rPr>
          <w:rFonts w:ascii="Comic Sans MS" w:hAnsi="Comic Sans MS"/>
        </w:rPr>
      </w:pPr>
      <w:r w:rsidRPr="00DB17CD">
        <w:rPr>
          <w:rFonts w:ascii="Comic Sans MS" w:hAnsi="Comic Sans MS"/>
        </w:rPr>
        <w:t>Isı vererek maddelerin hacminin küçülmesine……………………………. denir.</w:t>
      </w:r>
    </w:p>
    <w:p w:rsidR="00F876D0" w:rsidRPr="00DB17CD" w:rsidRDefault="00F876D0" w:rsidP="00CD1AB2">
      <w:pPr>
        <w:spacing w:after="0"/>
        <w:rPr>
          <w:rFonts w:ascii="Comic Sans MS" w:hAnsi="Comic Sans MS"/>
        </w:rPr>
      </w:pPr>
      <w:r w:rsidRPr="00DB17CD">
        <w:rPr>
          <w:rFonts w:ascii="Comic Sans MS" w:hAnsi="Comic Sans MS"/>
        </w:rPr>
        <w:t>Basit bir elektrik devresinde ampul sayısı artırıldığında ampul parlaklığı …………………………..</w:t>
      </w:r>
    </w:p>
    <w:p w:rsidR="00F876D0" w:rsidRPr="00DB17CD" w:rsidRDefault="00F876D0" w:rsidP="00CD1AB2">
      <w:pPr>
        <w:spacing w:after="0"/>
        <w:rPr>
          <w:rFonts w:ascii="Comic Sans MS" w:hAnsi="Comic Sans MS"/>
        </w:rPr>
      </w:pPr>
      <w:r w:rsidRPr="00DB17CD">
        <w:rPr>
          <w:rFonts w:ascii="Comic Sans MS" w:hAnsi="Comic Sans MS"/>
        </w:rPr>
        <w:t>Gün boyunca Güneş’in hareket ediyor gibi görünmesinin nedeni  ……………….’nın kendi etrafında dönmesidir.</w:t>
      </w:r>
    </w:p>
    <w:p w:rsidR="00F876D0" w:rsidRPr="00DB17CD" w:rsidRDefault="00F876D0" w:rsidP="00CD1AB2">
      <w:pPr>
        <w:spacing w:after="0"/>
        <w:rPr>
          <w:rFonts w:ascii="Comic Sans MS" w:hAnsi="Comic Sans MS"/>
        </w:rPr>
      </w:pPr>
      <w:r w:rsidRPr="00DB17CD">
        <w:rPr>
          <w:rFonts w:ascii="Comic Sans MS" w:hAnsi="Comic Sans MS"/>
        </w:rPr>
        <w:t>Yeşil bitkiler  ……………………………olayı ile güneş enerjisini kullanarak besin ve oksijen üretirler.</w:t>
      </w:r>
    </w:p>
    <w:p w:rsidR="00F876D0" w:rsidRPr="00DB17CD" w:rsidRDefault="00F876D0" w:rsidP="00CD1AB2">
      <w:pPr>
        <w:spacing w:after="0"/>
        <w:rPr>
          <w:rFonts w:ascii="Comic Sans MS" w:hAnsi="Comic Sans MS"/>
        </w:rPr>
      </w:pPr>
      <w:r w:rsidRPr="00DB17CD">
        <w:rPr>
          <w:rFonts w:ascii="Comic Sans MS" w:hAnsi="Comic Sans MS"/>
        </w:rPr>
        <w:t>Kara yosunları, su yosunları, ciğer otları, kibrit otları, at kuyrukları gibi bitkiler  ………………………….. bitkilerdir.</w:t>
      </w:r>
    </w:p>
    <w:p w:rsidR="00F876D0" w:rsidRPr="00DB17CD" w:rsidRDefault="00F876D0" w:rsidP="00CD1AB2">
      <w:pPr>
        <w:spacing w:after="0"/>
        <w:ind w:left="-142" w:firstLine="142"/>
        <w:rPr>
          <w:rFonts w:ascii="Comic Sans MS" w:hAnsi="Comic Sans MS" w:cs="Aharoni"/>
          <w:lang w:bidi="he-IL"/>
        </w:rPr>
      </w:pPr>
      <w:r w:rsidRPr="00DB17CD">
        <w:rPr>
          <w:rFonts w:ascii="Comic Sans MS" w:hAnsi="Comic Sans MS" w:cs="Aharoni"/>
          <w:lang w:bidi="he-IL"/>
        </w:rPr>
        <w:t>Zararlı maddelerin vücudumuzdan uzaklaştırılmasına ……………………….. adı verilir.</w:t>
      </w:r>
    </w:p>
    <w:p w:rsidR="00F876D0" w:rsidRPr="00DB17CD" w:rsidRDefault="00F876D0" w:rsidP="00CD1AB2">
      <w:pPr>
        <w:spacing w:after="0"/>
        <w:ind w:left="360" w:hanging="426"/>
        <w:rPr>
          <w:rFonts w:ascii="Comic Sans MS" w:hAnsi="Comic Sans MS" w:cs="Aharoni"/>
          <w:lang w:bidi="he-IL"/>
        </w:rPr>
      </w:pPr>
      <w:r w:rsidRPr="00DB17CD">
        <w:rPr>
          <w:rFonts w:ascii="Comic Sans MS" w:hAnsi="Comic Sans MS" w:cs="Aharoni"/>
          <w:lang w:bidi="he-IL"/>
        </w:rPr>
        <w:t>Gece ve gündüz, Dünya’nın ……………………………………. etrafında dönmesi sonucu oluşur.</w:t>
      </w:r>
    </w:p>
    <w:p w:rsidR="00F876D0" w:rsidRPr="00DB17CD" w:rsidRDefault="00F876D0" w:rsidP="00CD1AB2">
      <w:pPr>
        <w:spacing w:after="0"/>
        <w:ind w:left="360" w:hanging="426"/>
        <w:rPr>
          <w:rFonts w:ascii="Comic Sans MS" w:hAnsi="Comic Sans MS" w:cs="Aharoni"/>
          <w:lang w:bidi="he-IL"/>
        </w:rPr>
      </w:pPr>
      <w:r w:rsidRPr="00DB17CD">
        <w:rPr>
          <w:rFonts w:ascii="Comic Sans MS" w:hAnsi="Comic Sans MS" w:cs="Aharoni"/>
          <w:lang w:bidi="he-IL"/>
        </w:rPr>
        <w:t>Canlılar; bitkiler, hayvanlar, mantarlar, ………………………………………olarak dört grupta incelenir.</w:t>
      </w:r>
    </w:p>
    <w:p w:rsidR="00F876D0" w:rsidRPr="00DB17CD" w:rsidRDefault="00F876D0" w:rsidP="00CD1AB2">
      <w:pPr>
        <w:spacing w:after="0"/>
        <w:rPr>
          <w:rFonts w:ascii="Comic Sans MS" w:eastAsia="Batang" w:hAnsi="Comic Sans MS" w:cs="Tahoma"/>
        </w:rPr>
      </w:pPr>
      <w:r w:rsidRPr="00DB17CD">
        <w:rPr>
          <w:rFonts w:ascii="Comic Sans MS" w:eastAsia="Batang" w:hAnsi="Comic Sans MS" w:cs="Tahoma"/>
        </w:rPr>
        <w:t>………………………………….bütün besinlerde bulunur ve düzenleyici görev yaparlar.</w:t>
      </w:r>
    </w:p>
    <w:p w:rsidR="00F876D0" w:rsidRPr="00DB17CD" w:rsidRDefault="00F876D0" w:rsidP="00CD1AB2">
      <w:pPr>
        <w:spacing w:after="0"/>
        <w:rPr>
          <w:rFonts w:ascii="Comic Sans MS" w:eastAsia="Batang" w:hAnsi="Comic Sans MS" w:cs="Tahoma"/>
        </w:rPr>
      </w:pPr>
      <w:r w:rsidRPr="00DB17CD">
        <w:rPr>
          <w:rFonts w:ascii="Comic Sans MS" w:eastAsia="Batang" w:hAnsi="Comic Sans MS" w:cs="Tahoma"/>
        </w:rPr>
        <w:t>Alkol en çok ……………………………………… etkiler.</w:t>
      </w:r>
    </w:p>
    <w:p w:rsidR="00F876D0" w:rsidRPr="00DB17CD" w:rsidRDefault="00F876D0" w:rsidP="00CD1AB2">
      <w:pPr>
        <w:spacing w:after="0"/>
        <w:ind w:hanging="426"/>
        <w:rPr>
          <w:rFonts w:ascii="Comic Sans MS" w:hAnsi="Comic Sans MS"/>
          <w:sz w:val="24"/>
          <w:szCs w:val="24"/>
        </w:rPr>
      </w:pPr>
      <w:r w:rsidRPr="00DB17CD">
        <w:rPr>
          <w:rFonts w:ascii="Comic Sans MS" w:hAnsi="Comic Sans MS"/>
          <w:sz w:val="24"/>
          <w:szCs w:val="24"/>
        </w:rPr>
        <w:t xml:space="preserve">          </w:t>
      </w: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26" style="position:absolute;margin-left:-10.5pt;margin-top:21pt;width:297pt;height:27pt;z-index:251651072" arcsize="2731f" strokecolor="#006" strokeweight="1.5pt">
            <v:textbox style="mso-next-textbox:#_x0000_s1026">
              <w:txbxContent>
                <w:p w:rsidR="00F876D0" w:rsidRPr="00A23F94" w:rsidRDefault="00F876D0" w:rsidP="007C0E6A">
                  <w:pPr>
                    <w:rPr>
                      <w:rFonts w:ascii="Hand writing Mutlu" w:hAnsi="Hand writing Mutlu"/>
                      <w:color w:val="FF0000"/>
                      <w:sz w:val="21"/>
                      <w:szCs w:val="21"/>
                    </w:rPr>
                  </w:pPr>
                  <w:r w:rsidRPr="007C0E6A">
                    <w:rPr>
                      <w:rFonts w:ascii="Hand writing Mutlu" w:hAnsi="Hand writing Mutlu"/>
                      <w:sz w:val="21"/>
                      <w:szCs w:val="21"/>
                    </w:rPr>
                    <w:t>Yaprağın düşmesi temas gerektirmeyen kuvvettir</w:t>
                  </w:r>
                  <w:r w:rsidRPr="00A23F94">
                    <w:rPr>
                      <w:rFonts w:ascii="Hand writing Mutlu" w:hAnsi="Hand writing Mutlu"/>
                      <w:color w:val="FF0000"/>
                      <w:sz w:val="21"/>
                      <w:szCs w:val="21"/>
                    </w:rPr>
                    <w:t>.</w:t>
                  </w:r>
                  <w:r w:rsidRPr="00A23F94">
                    <w:rPr>
                      <w:rFonts w:ascii="Hand writing Mutlu" w:hAnsi="Hand writing Mutlu"/>
                      <w:b/>
                      <w:color w:val="FF0000"/>
                      <w:sz w:val="21"/>
                      <w:szCs w:val="21"/>
                    </w:rPr>
                    <w:t>(1)</w:t>
                  </w:r>
                </w:p>
              </w:txbxContent>
            </v:textbox>
          </v:roundrect>
        </w:pict>
      </w:r>
      <w:r w:rsidRPr="00DB17CD">
        <w:rPr>
          <w:rFonts w:ascii="Comic Sans MS" w:hAnsi="Comic Sans MS"/>
          <w:sz w:val="24"/>
          <w:szCs w:val="24"/>
        </w:rPr>
        <w:t xml:space="preserve">3. Aşağıdaki defterin bölümlerine uygun olan ifadelerin numaralarını yazınız. ( 5 p ) </w:t>
      </w: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27" style="position:absolute;margin-left:286.5pt;margin-top:3.05pt;width:232.5pt;height:27pt;z-index:251655168" arcsize="2731f" strokecolor="#006" strokeweight="1.5pt">
            <v:textbox style="mso-next-textbox:#_x0000_s1027">
              <w:txbxContent>
                <w:p w:rsidR="00F876D0" w:rsidRPr="00A23F94" w:rsidRDefault="00F876D0" w:rsidP="007C0E6A">
                  <w:pPr>
                    <w:rPr>
                      <w:rFonts w:ascii="Hand writing Mutlu" w:hAnsi="Hand writing Mutlu"/>
                      <w:sz w:val="21"/>
                      <w:szCs w:val="21"/>
                    </w:rPr>
                  </w:pPr>
                  <w:r w:rsidRPr="00A23F94">
                    <w:rPr>
                      <w:rFonts w:ascii="Hand writing Mutlu" w:hAnsi="Hand writing Mutlu"/>
                      <w:sz w:val="21"/>
                      <w:szCs w:val="21"/>
                    </w:rPr>
                    <w:t>Mıknatıslar temas kuvveti uygular</w:t>
                  </w:r>
                  <w:r w:rsidRPr="00A23F94">
                    <w:rPr>
                      <w:rFonts w:ascii="Hand writing Mutlu" w:hAnsi="Hand writing Mutlu"/>
                      <w:color w:val="FF0000"/>
                      <w:sz w:val="21"/>
                      <w:szCs w:val="21"/>
                    </w:rPr>
                    <w:t>.(4)</w:t>
                  </w:r>
                  <w:r w:rsidRPr="00A23F94">
                    <w:rPr>
                      <w:rFonts w:ascii="Hand writing Mutlu" w:hAnsi="Hand writing Mutlu"/>
                      <w:sz w:val="21"/>
                      <w:szCs w:val="21"/>
                    </w:rPr>
                    <w:t xml:space="preserve">                  </w:t>
                  </w:r>
                  <w:r w:rsidRPr="00A23F94">
                    <w:rPr>
                      <w:rFonts w:ascii="Hand writing Mutlu" w:hAnsi="Hand writing Mutlu"/>
                      <w:b/>
                      <w:sz w:val="21"/>
                      <w:szCs w:val="21"/>
                    </w:rPr>
                    <w:t>( 4</w:t>
                  </w:r>
                  <w:r w:rsidRPr="00A23F94">
                    <w:rPr>
                      <w:rFonts w:ascii="Hand writing Mutlu" w:hAnsi="Hand writing Mutlu"/>
                      <w:sz w:val="21"/>
                      <w:szCs w:val="21"/>
                    </w:rPr>
                    <w:t xml:space="preserve"> </w:t>
                  </w:r>
                  <w:r w:rsidRPr="00A23F94">
                    <w:rPr>
                      <w:rFonts w:ascii="Hand writing Mutlu" w:hAnsi="Hand writing Mutlu"/>
                      <w:b/>
                      <w:sz w:val="21"/>
                      <w:szCs w:val="21"/>
                    </w:rPr>
                    <w:t>)</w:t>
                  </w:r>
                </w:p>
              </w:txbxContent>
            </v:textbox>
          </v:roundrect>
        </w:pict>
      </w: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28" style="position:absolute;margin-left:255pt;margin-top:1.35pt;width:281.25pt;height:27pt;z-index:251656192" arcsize="2731f" strokecolor="#006" strokeweight="1.5pt">
            <v:textbox style="mso-next-textbox:#_x0000_s1028">
              <w:txbxContent>
                <w:p w:rsidR="00F876D0" w:rsidRPr="00FF48F7" w:rsidRDefault="00F876D0" w:rsidP="007C0E6A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  <w:r w:rsidRPr="00A23F94">
                    <w:rPr>
                      <w:rFonts w:ascii="Hand writing Mutlu" w:hAnsi="Hand writing Mutlu"/>
                      <w:sz w:val="20"/>
                      <w:szCs w:val="20"/>
                    </w:rPr>
                    <w:t>Hareketli cisimler temas kuvveti sonucu durabilir</w:t>
                  </w:r>
                  <w:r w:rsidRPr="00A23F94">
                    <w:rPr>
                      <w:rFonts w:ascii="Hand writing Mutlu" w:hAnsi="Hand writing Mutlu"/>
                      <w:color w:val="FF0000"/>
                      <w:sz w:val="20"/>
                      <w:szCs w:val="20"/>
                    </w:rPr>
                    <w:t>.(6</w:t>
                  </w:r>
                  <w:r w:rsidRPr="00A23F94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 </w:t>
                  </w:r>
                  <w:r w:rsidRPr="00A23F94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 xml:space="preserve">( 6 </w:t>
                  </w:r>
                  <w:r w:rsidRPr="009B6304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>)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-11.25pt;margin-top:1.35pt;width:266.25pt;height:27pt;z-index:251653120" arcsize="2731f" strokecolor="#006" strokeweight="1.5pt">
            <v:textbox style="mso-next-textbox:#_x0000_s1029">
              <w:txbxContent>
                <w:p w:rsidR="00F876D0" w:rsidRPr="00A23F94" w:rsidRDefault="00F876D0" w:rsidP="007C0E6A">
                  <w:pPr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 w:rsidRPr="00A23F94">
                    <w:rPr>
                      <w:rFonts w:ascii="Hand writing Mutlu" w:hAnsi="Hand writing Mutlu"/>
                      <w:sz w:val="20"/>
                      <w:szCs w:val="20"/>
                    </w:rPr>
                    <w:t>Fiziksel temas olmadan cisimler hareket edemez</w:t>
                  </w:r>
                  <w:r w:rsidRPr="00A23F94">
                    <w:rPr>
                      <w:rFonts w:ascii="Hand writing Mutlu" w:hAnsi="Hand writing Mutlu"/>
                      <w:color w:val="FF0000"/>
                      <w:sz w:val="20"/>
                      <w:szCs w:val="20"/>
                    </w:rPr>
                    <w:t>.</w:t>
                  </w:r>
                  <w:r w:rsidRPr="00A23F94">
                    <w:rPr>
                      <w:rFonts w:ascii="Hand writing Mutlu" w:hAnsi="Hand writing Mutlu"/>
                      <w:b/>
                      <w:color w:val="FF0000"/>
                      <w:sz w:val="20"/>
                      <w:szCs w:val="20"/>
                    </w:rPr>
                    <w:t>(5</w:t>
                  </w:r>
                  <w:r w:rsidRPr="00A23F94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 xml:space="preserve"> )</w:t>
                  </w:r>
                </w:p>
              </w:txbxContent>
            </v:textbox>
          </v:roundrect>
        </w:pict>
      </w: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30" style="position:absolute;margin-left:259.5pt;margin-top:9.5pt;width:270pt;height:27pt;z-index:251654144" arcsize="2731f" strokecolor="#006" strokeweight="1.5pt">
            <v:textbox style="mso-next-textbox:#_x0000_s1030">
              <w:txbxContent>
                <w:p w:rsidR="00F876D0" w:rsidRPr="00A23F94" w:rsidRDefault="00F876D0" w:rsidP="007C0E6A">
                  <w:pPr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 w:rsidRPr="00A23F94">
                    <w:rPr>
                      <w:rFonts w:ascii="Hand writing Mutlu" w:hAnsi="Hand writing Mutlu"/>
                      <w:sz w:val="20"/>
                      <w:szCs w:val="20"/>
                    </w:rPr>
                    <w:t>Rüzgârın uçurtmayı uçurması temas gerektirir</w:t>
                  </w:r>
                  <w:r w:rsidRPr="00A23F94">
                    <w:rPr>
                      <w:rFonts w:ascii="Hand writing Mutlu" w:hAnsi="Hand writing Mutlu"/>
                      <w:color w:val="FF0000"/>
                      <w:sz w:val="20"/>
                      <w:szCs w:val="20"/>
                    </w:rPr>
                    <w:t>.</w:t>
                  </w:r>
                  <w:r w:rsidRPr="00A23F94">
                    <w:rPr>
                      <w:rFonts w:ascii="Hand writing Mutlu" w:hAnsi="Hand writing Mutlu"/>
                      <w:b/>
                      <w:color w:val="FF0000"/>
                      <w:sz w:val="20"/>
                      <w:szCs w:val="20"/>
                    </w:rPr>
                    <w:t>(3</w:t>
                  </w:r>
                  <w:r w:rsidRPr="00A23F94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 xml:space="preserve"> )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-10.5pt;margin-top:9.5pt;width:280.5pt;height:27pt;z-index:251652096" arcsize="2731f" strokecolor="#006" strokeweight="1.5pt">
            <v:textbox style="mso-next-textbox:#_x0000_s1031">
              <w:txbxContent>
                <w:p w:rsidR="00F876D0" w:rsidRPr="00A23F94" w:rsidRDefault="00F876D0" w:rsidP="007C0E6A">
                  <w:pPr>
                    <w:rPr>
                      <w:rFonts w:ascii="Hand writing Mutlu" w:hAnsi="Hand writing Mutlu"/>
                      <w:color w:val="FF0000"/>
                      <w:sz w:val="21"/>
                      <w:szCs w:val="21"/>
                    </w:rPr>
                  </w:pPr>
                  <w:r w:rsidRPr="00A23F94">
                    <w:rPr>
                      <w:rFonts w:ascii="Hand writing Mutlu" w:hAnsi="Hand writing Mutlu"/>
                      <w:sz w:val="21"/>
                      <w:szCs w:val="21"/>
                    </w:rPr>
                    <w:t>Su direnci temas gerektirmeyen bir kuvvettir</w:t>
                  </w:r>
                  <w:r w:rsidRPr="00A23F94">
                    <w:rPr>
                      <w:rFonts w:ascii="Hand writing Mutlu" w:hAnsi="Hand writing Mutlu"/>
                      <w:color w:val="FF0000"/>
                      <w:sz w:val="21"/>
                      <w:szCs w:val="21"/>
                    </w:rPr>
                    <w:t>.</w:t>
                  </w:r>
                  <w:r w:rsidRPr="00A23F94">
                    <w:rPr>
                      <w:rFonts w:ascii="Hand writing Mutlu" w:hAnsi="Hand writing Mutlu"/>
                      <w:b/>
                      <w:color w:val="FF0000"/>
                      <w:sz w:val="21"/>
                      <w:szCs w:val="21"/>
                    </w:rPr>
                    <w:t>(2 )</w:t>
                  </w:r>
                </w:p>
              </w:txbxContent>
            </v:textbox>
          </v:roundrect>
        </w:pict>
      </w: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32" type="#_x0000_t75" alt="㉾싾" style="position:absolute;margin-left:120pt;margin-top:6.3pt;width:306pt;height:114pt;z-index:-251671552;visibility:visible">
            <v:imagedata r:id="rId7" o:title=""/>
          </v:shape>
        </w:pict>
      </w: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hAnsi="Comic Sans MS"/>
          <w:sz w:val="24"/>
          <w:szCs w:val="24"/>
        </w:rPr>
        <w:t>4. Ay’ın evrelerinin isimlerini yazınız. ( 8 p )</w:t>
      </w:r>
    </w:p>
    <w:p w:rsidR="00F876D0" w:rsidRPr="00DB17CD" w:rsidRDefault="00F876D0" w:rsidP="00CD1AB2">
      <w:pPr>
        <w:tabs>
          <w:tab w:val="left" w:pos="870"/>
        </w:tabs>
        <w:spacing w:after="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33" style="position:absolute;margin-left:367.5pt;margin-top:1.25pt;width:162pt;height:76.9pt;z-index:251658240" arcsize="2731f" strokecolor="#006" strokeweight="1.5pt">
            <v:textbox style="mso-next-textbox:#_x0000_s1033">
              <w:txbxContent>
                <w:p w:rsidR="00F876D0" w:rsidRPr="00992C42" w:rsidRDefault="00F876D0" w:rsidP="00064CBA">
                  <w:pPr>
                    <w:spacing w:after="0"/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992C42">
                    <w:rPr>
                      <w:rFonts w:ascii="Hand writing Mutlu" w:hAnsi="Hand writing Mutlu"/>
                      <w:b/>
                    </w:rPr>
                    <w:t>2</w:t>
                  </w:r>
                </w:p>
                <w:p w:rsidR="00F876D0" w:rsidRPr="00992C42" w:rsidRDefault="00F876D0" w:rsidP="00064CBA">
                  <w:pPr>
                    <w:spacing w:after="0"/>
                    <w:rPr>
                      <w:rFonts w:ascii="Hand writing Mutlu" w:hAnsi="Hand writing Mutlu"/>
                      <w:sz w:val="18"/>
                      <w:szCs w:val="18"/>
                    </w:rPr>
                  </w:pPr>
                  <w:r w:rsidRPr="00992C42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Evre : </w:t>
                  </w:r>
                  <w:r w:rsidRPr="00992C42">
                    <w:rPr>
                      <w:rFonts w:ascii="Century Gothic" w:hAnsi="Century Gothic"/>
                      <w:sz w:val="18"/>
                      <w:szCs w:val="18"/>
                    </w:rPr>
                    <w:t>…………………………</w:t>
                  </w:r>
                  <w:r w:rsidRPr="00992C42">
                    <w:rPr>
                      <w:rFonts w:ascii="Hand writing Mutlu" w:hAnsi="Hand writing Mutlu"/>
                      <w:sz w:val="18"/>
                      <w:szCs w:val="18"/>
                    </w:rPr>
                    <w:t>..</w:t>
                  </w:r>
                </w:p>
                <w:p w:rsidR="00F876D0" w:rsidRPr="00992C42" w:rsidRDefault="00F876D0" w:rsidP="00064CBA">
                  <w:pPr>
                    <w:spacing w:after="0"/>
                    <w:rPr>
                      <w:rFonts w:ascii="Hand writing Mutlu" w:hAnsi="Hand writing Mutlu"/>
                      <w:sz w:val="18"/>
                      <w:szCs w:val="18"/>
                    </w:rPr>
                  </w:pPr>
                </w:p>
                <w:p w:rsidR="00F876D0" w:rsidRDefault="00F876D0" w:rsidP="00064CBA">
                  <w:pPr>
                    <w:spacing w:after="0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205.5pt;margin-top:1.25pt;width:162pt;height:76.9pt;z-index:251657216" arcsize="2731f" strokecolor="#006" strokeweight="1.5pt">
            <v:textbox style="mso-next-textbox:#_x0000_s1034">
              <w:txbxContent>
                <w:p w:rsidR="00F876D0" w:rsidRPr="00992C42" w:rsidRDefault="00F876D0" w:rsidP="00064CBA">
                  <w:pPr>
                    <w:spacing w:after="0"/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992C42">
                    <w:rPr>
                      <w:rFonts w:ascii="Hand writing Mutlu" w:hAnsi="Hand writing Mutlu"/>
                      <w:b/>
                    </w:rPr>
                    <w:t>1</w:t>
                  </w:r>
                </w:p>
                <w:p w:rsidR="00F876D0" w:rsidRPr="00992C42" w:rsidRDefault="00F876D0" w:rsidP="00064CBA">
                  <w:pPr>
                    <w:spacing w:after="0"/>
                    <w:rPr>
                      <w:rFonts w:ascii="Hand writing Mutlu" w:hAnsi="Hand writing Mutlu"/>
                      <w:sz w:val="18"/>
                      <w:szCs w:val="18"/>
                    </w:rPr>
                  </w:pPr>
                  <w:r w:rsidRPr="00992C42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Evre : </w:t>
                  </w:r>
                  <w:r w:rsidRPr="00992C42">
                    <w:rPr>
                      <w:rFonts w:ascii="Century Gothic" w:hAnsi="Century Gothic"/>
                      <w:sz w:val="18"/>
                      <w:szCs w:val="18"/>
                    </w:rPr>
                    <w:t>…………………………</w:t>
                  </w:r>
                  <w:r w:rsidRPr="00992C42">
                    <w:rPr>
                      <w:rFonts w:ascii="Hand writing Mutlu" w:hAnsi="Hand writing Mutlu"/>
                      <w:sz w:val="18"/>
                      <w:szCs w:val="18"/>
                    </w:rPr>
                    <w:t>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Resim 18" o:spid="_x0000_s1035" type="#_x0000_t75" alt="㉾싾" style="position:absolute;margin-left:-12.75pt;margin-top:6.6pt;width:207pt;height:135pt;z-index:-251670528;visibility:visible">
            <v:imagedata r:id="rId8" o:title=""/>
          </v:shape>
        </w:pict>
      </w:r>
      <w:r w:rsidRPr="00DB17CD">
        <w:rPr>
          <w:rFonts w:ascii="Comic Sans MS" w:hAnsi="Comic Sans MS"/>
          <w:sz w:val="24"/>
          <w:szCs w:val="24"/>
        </w:rPr>
        <w:t xml:space="preserve">    </w:t>
      </w:r>
      <w:r w:rsidRPr="00DB17CD">
        <w:rPr>
          <w:rFonts w:ascii="Comic Sans MS" w:hAnsi="Comic Sans MS"/>
          <w:sz w:val="24"/>
          <w:szCs w:val="24"/>
        </w:rPr>
        <w:tab/>
      </w: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line id="_x0000_s1036" style="position:absolute;flip:y;z-index:251661312" from="54pt,3.75pt" to="1in,3.9pt" strokecolor="red" strokeweight="2pt">
            <v:stroke endarrow="classic" endarrowwidth="wide" endarrowlength="long"/>
          </v:line>
        </w:pict>
      </w: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37" style="position:absolute;margin-left:205.5pt;margin-top:.05pt;width:162pt;height:77.7pt;z-index:251659264" arcsize="2731f" strokecolor="#006" strokeweight="1.5pt">
            <v:textbox style="mso-next-textbox:#_x0000_s1037">
              <w:txbxContent>
                <w:p w:rsidR="00F876D0" w:rsidRPr="00992C42" w:rsidRDefault="00F876D0" w:rsidP="00064CBA">
                  <w:pPr>
                    <w:spacing w:after="0"/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992C42">
                    <w:rPr>
                      <w:rFonts w:ascii="Hand writing Mutlu" w:hAnsi="Hand writing Mutlu"/>
                      <w:b/>
                    </w:rPr>
                    <w:t>3</w:t>
                  </w:r>
                </w:p>
                <w:p w:rsidR="00F876D0" w:rsidRPr="00992C42" w:rsidRDefault="00F876D0" w:rsidP="00064CBA">
                  <w:pPr>
                    <w:spacing w:after="0"/>
                    <w:rPr>
                      <w:rFonts w:ascii="Hand writing Mutlu" w:hAnsi="Hand writing Mutlu"/>
                      <w:sz w:val="18"/>
                      <w:szCs w:val="18"/>
                    </w:rPr>
                  </w:pPr>
                  <w:r w:rsidRPr="00992C42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Evre : </w:t>
                  </w:r>
                  <w:r w:rsidRPr="00992C42">
                    <w:rPr>
                      <w:rFonts w:ascii="Century Gothic" w:hAnsi="Century Gothic"/>
                      <w:sz w:val="18"/>
                      <w:szCs w:val="18"/>
                    </w:rPr>
                    <w:t>…………………………</w:t>
                  </w:r>
                  <w:r w:rsidRPr="00992C42">
                    <w:rPr>
                      <w:rFonts w:ascii="Hand writing Mutlu" w:hAnsi="Hand writing Mutlu"/>
                      <w:sz w:val="18"/>
                      <w:szCs w:val="18"/>
                    </w:rPr>
                    <w:t>..</w:t>
                  </w:r>
                </w:p>
                <w:p w:rsidR="00F876D0" w:rsidRPr="00FF48F7" w:rsidRDefault="00F876D0" w:rsidP="00064CBA">
                  <w:pPr>
                    <w:spacing w:after="0"/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367.5pt;margin-top:.05pt;width:162pt;height:77.55pt;z-index:251660288" arcsize="2731f" strokecolor="#006" strokeweight="1.5pt">
            <v:textbox style="mso-next-textbox:#_x0000_s1038">
              <w:txbxContent>
                <w:p w:rsidR="00F876D0" w:rsidRPr="00992C42" w:rsidRDefault="00F876D0" w:rsidP="00064CBA">
                  <w:pPr>
                    <w:spacing w:after="0"/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992C42">
                    <w:rPr>
                      <w:rFonts w:ascii="Hand writing Mutlu" w:hAnsi="Hand writing Mutlu"/>
                      <w:b/>
                    </w:rPr>
                    <w:t>4</w:t>
                  </w:r>
                </w:p>
                <w:p w:rsidR="00F876D0" w:rsidRPr="00992C42" w:rsidRDefault="00F876D0" w:rsidP="00064CBA">
                  <w:pPr>
                    <w:spacing w:after="0"/>
                    <w:rPr>
                      <w:rFonts w:ascii="Hand writing Mutlu" w:hAnsi="Hand writing Mutlu"/>
                      <w:sz w:val="18"/>
                      <w:szCs w:val="18"/>
                    </w:rPr>
                  </w:pPr>
                  <w:r w:rsidRPr="00992C42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Evre : </w:t>
                  </w:r>
                  <w:r w:rsidRPr="00992C42">
                    <w:rPr>
                      <w:rFonts w:ascii="Century Gothic" w:hAnsi="Century Gothic"/>
                      <w:sz w:val="18"/>
                      <w:szCs w:val="18"/>
                    </w:rPr>
                    <w:t>…………………………</w:t>
                  </w:r>
                  <w:r w:rsidRPr="00992C42">
                    <w:rPr>
                      <w:rFonts w:ascii="Hand writing Mutlu" w:hAnsi="Hand writing Mutlu"/>
                      <w:sz w:val="18"/>
                      <w:szCs w:val="18"/>
                    </w:rPr>
                    <w:t>..</w:t>
                  </w:r>
                </w:p>
                <w:p w:rsidR="00F876D0" w:rsidRPr="00FF48F7" w:rsidRDefault="00F876D0" w:rsidP="00064CBA">
                  <w:pPr>
                    <w:spacing w:after="0"/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_x0000_s1039" style="position:absolute;flip:y;z-index:251664384" from="54pt,-.1pt" to="1in,.05pt" strokecolor="red" strokeweight="2pt">
            <v:stroke endarrow="classic" endarrowwidth="wide" endarrowlength="long"/>
          </v:line>
        </w:pict>
      </w: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line id="_x0000_s1040" style="position:absolute;flip:y;z-index:251663360" from="54pt,5pt" to="1in,5.15pt" strokecolor="red" strokeweight="2pt">
            <v:stroke endarrow="classic" endarrowwidth="wide" endarrowlength="long"/>
          </v:line>
        </w:pict>
      </w: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line id="_x0000_s1041" style="position:absolute;flip:y;z-index:251662336" from="54pt,1.15pt" to="1in,1.3pt" strokecolor="red" strokeweight="2pt">
            <v:stroke endarrow="classic" endarrowwidth="wide" endarrowlength="long"/>
          </v:line>
        </w:pict>
      </w: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hAnsi="Comic Sans MS"/>
          <w:sz w:val="24"/>
          <w:szCs w:val="24"/>
        </w:rPr>
        <w:t xml:space="preserve">5. Aşağıda verilen kavramları ve ifadeleri birbirleriyle eşleştirin. ( 10 p )   </w:t>
      </w:r>
    </w:p>
    <w:tbl>
      <w:tblPr>
        <w:tblW w:w="0" w:type="auto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538"/>
        <w:gridCol w:w="3194"/>
        <w:gridCol w:w="533"/>
        <w:gridCol w:w="6129"/>
      </w:tblGrid>
      <w:tr w:rsidR="00F876D0" w:rsidRPr="00DB17CD" w:rsidTr="00CD1AB2">
        <w:trPr>
          <w:trHeight w:val="245"/>
        </w:trPr>
        <w:tc>
          <w:tcPr>
            <w:tcW w:w="540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Çanak yaprak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44" w:type="dxa"/>
            <w:tcBorders>
              <w:top w:val="single" w:sz="12" w:space="0" w:color="auto"/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Bitkiyi toprağa bağlar.</w:t>
            </w:r>
          </w:p>
        </w:tc>
      </w:tr>
      <w:tr w:rsidR="00F876D0" w:rsidRPr="00DB17CD" w:rsidTr="00CD1AB2">
        <w:trPr>
          <w:trHeight w:val="261"/>
        </w:trPr>
        <w:tc>
          <w:tcPr>
            <w:tcW w:w="540" w:type="dxa"/>
            <w:tcBorders>
              <w:right w:val="single" w:sz="12" w:space="0" w:color="auto"/>
            </w:tcBorders>
            <w:shd w:val="clear" w:color="auto" w:fill="CCFFCC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 xml:space="preserve">Yapraklar 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44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Basit yapılı tohumsuz bitki.</w:t>
            </w:r>
          </w:p>
        </w:tc>
      </w:tr>
      <w:tr w:rsidR="00F876D0" w:rsidRPr="00DB17CD" w:rsidTr="00CD1AB2">
        <w:trPr>
          <w:trHeight w:val="261"/>
        </w:trPr>
        <w:tc>
          <w:tcPr>
            <w:tcW w:w="540" w:type="dxa"/>
            <w:tcBorders>
              <w:right w:val="single" w:sz="12" w:space="0" w:color="auto"/>
            </w:tcBorders>
            <w:shd w:val="clear" w:color="auto" w:fill="CCFFCC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2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 xml:space="preserve">Kök 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44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Çiçek tozu üretilir.</w:t>
            </w:r>
          </w:p>
        </w:tc>
      </w:tr>
      <w:tr w:rsidR="00F876D0" w:rsidRPr="00DB17CD" w:rsidTr="00CD1AB2">
        <w:trPr>
          <w:trHeight w:val="261"/>
        </w:trPr>
        <w:tc>
          <w:tcPr>
            <w:tcW w:w="540" w:type="dxa"/>
            <w:tcBorders>
              <w:right w:val="single" w:sz="12" w:space="0" w:color="auto"/>
            </w:tcBorders>
            <w:shd w:val="clear" w:color="auto" w:fill="CCFFCC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32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Taç yaprak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44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Besin ve su iletimi, desteklik</w:t>
            </w:r>
          </w:p>
        </w:tc>
      </w:tr>
      <w:tr w:rsidR="00F876D0" w:rsidRPr="00DB17CD" w:rsidTr="00CD1AB2">
        <w:trPr>
          <w:trHeight w:val="261"/>
        </w:trPr>
        <w:tc>
          <w:tcPr>
            <w:tcW w:w="540" w:type="dxa"/>
            <w:tcBorders>
              <w:right w:val="single" w:sz="12" w:space="0" w:color="auto"/>
            </w:tcBorders>
            <w:shd w:val="clear" w:color="auto" w:fill="CCFFCC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32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Erkek organ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44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Besin ve oksijen üretim fabrikaları</w:t>
            </w:r>
          </w:p>
        </w:tc>
      </w:tr>
      <w:tr w:rsidR="00F876D0" w:rsidRPr="00DB17CD" w:rsidTr="00CD1AB2">
        <w:trPr>
          <w:trHeight w:val="261"/>
        </w:trPr>
        <w:tc>
          <w:tcPr>
            <w:tcW w:w="540" w:type="dxa"/>
            <w:tcBorders>
              <w:right w:val="single" w:sz="12" w:space="0" w:color="auto"/>
            </w:tcBorders>
            <w:shd w:val="clear" w:color="auto" w:fill="CCFFCC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32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 xml:space="preserve">Gövde 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44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Tohumun oluştuğu kısım</w:t>
            </w:r>
          </w:p>
        </w:tc>
      </w:tr>
      <w:tr w:rsidR="00F876D0" w:rsidRPr="00DB17CD" w:rsidTr="00CD1AB2">
        <w:trPr>
          <w:trHeight w:val="245"/>
        </w:trPr>
        <w:tc>
          <w:tcPr>
            <w:tcW w:w="540" w:type="dxa"/>
            <w:tcBorders>
              <w:right w:val="single" w:sz="12" w:space="0" w:color="auto"/>
            </w:tcBorders>
            <w:shd w:val="clear" w:color="auto" w:fill="CCFFCC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32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Depo kök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44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 xml:space="preserve">Polen </w:t>
            </w:r>
          </w:p>
        </w:tc>
      </w:tr>
      <w:tr w:rsidR="00F876D0" w:rsidRPr="00DB17CD" w:rsidTr="00CD1AB2">
        <w:trPr>
          <w:trHeight w:val="261"/>
        </w:trPr>
        <w:tc>
          <w:tcPr>
            <w:tcW w:w="540" w:type="dxa"/>
            <w:tcBorders>
              <w:right w:val="single" w:sz="12" w:space="0" w:color="auto"/>
            </w:tcBorders>
            <w:shd w:val="clear" w:color="auto" w:fill="CCFFCC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32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 xml:space="preserve">Çiçek tozu 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44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Şalgam, havuç, kereviz</w:t>
            </w:r>
          </w:p>
        </w:tc>
      </w:tr>
      <w:tr w:rsidR="00F876D0" w:rsidRPr="00DB17CD" w:rsidTr="00CD1AB2">
        <w:trPr>
          <w:trHeight w:val="261"/>
        </w:trPr>
        <w:tc>
          <w:tcPr>
            <w:tcW w:w="540" w:type="dxa"/>
            <w:tcBorders>
              <w:right w:val="single" w:sz="12" w:space="0" w:color="auto"/>
            </w:tcBorders>
            <w:shd w:val="clear" w:color="auto" w:fill="CCFFCC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32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Dişi organ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44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Çiçeğin renkli, kokulu kısmı. Böceklerin ilgisini çeker.</w:t>
            </w:r>
          </w:p>
        </w:tc>
      </w:tr>
      <w:tr w:rsidR="00F876D0" w:rsidRPr="00DB17CD" w:rsidTr="00CD1AB2">
        <w:trPr>
          <w:trHeight w:val="276"/>
        </w:trPr>
        <w:tc>
          <w:tcPr>
            <w:tcW w:w="54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32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Kara yosunu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244" w:type="dxa"/>
            <w:tcBorders>
              <w:left w:val="single" w:sz="12" w:space="0" w:color="auto"/>
              <w:bottom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Çiçeği dıştan çevreleyen bölüm, koruyan bölüm</w:t>
            </w:r>
          </w:p>
        </w:tc>
      </w:tr>
    </w:tbl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hAnsi="Comic Sans MS"/>
          <w:sz w:val="24"/>
          <w:szCs w:val="24"/>
        </w:rPr>
        <w:t xml:space="preserve">6. Tabloda verilen canlıların ait oldukları grupları işaretleyiniz.  ( 10 p )  </w:t>
      </w:r>
    </w:p>
    <w:tbl>
      <w:tblPr>
        <w:tblW w:w="0" w:type="auto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448"/>
        <w:gridCol w:w="1462"/>
        <w:gridCol w:w="1483"/>
        <w:gridCol w:w="1414"/>
        <w:gridCol w:w="1437"/>
        <w:gridCol w:w="1437"/>
        <w:gridCol w:w="1553"/>
      </w:tblGrid>
      <w:tr w:rsidR="00F876D0" w:rsidRPr="00DB17CD" w:rsidTr="00490B79">
        <w:trPr>
          <w:trHeight w:val="208"/>
        </w:trPr>
        <w:tc>
          <w:tcPr>
            <w:tcW w:w="144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99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 xml:space="preserve">   Canlılar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99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omurgalı</w:t>
            </w:r>
          </w:p>
        </w:tc>
        <w:tc>
          <w:tcPr>
            <w:tcW w:w="1483" w:type="dxa"/>
            <w:tcBorders>
              <w:top w:val="single" w:sz="12" w:space="0" w:color="auto"/>
            </w:tcBorders>
            <w:shd w:val="clear" w:color="auto" w:fill="FFFF99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omurgasız</w:t>
            </w:r>
          </w:p>
        </w:tc>
        <w:tc>
          <w:tcPr>
            <w:tcW w:w="1414" w:type="dxa"/>
            <w:tcBorders>
              <w:top w:val="single" w:sz="12" w:space="0" w:color="auto"/>
            </w:tcBorders>
            <w:shd w:val="clear" w:color="auto" w:fill="FFFF99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çiçekli</w:t>
            </w:r>
          </w:p>
        </w:tc>
        <w:tc>
          <w:tcPr>
            <w:tcW w:w="1437" w:type="dxa"/>
            <w:tcBorders>
              <w:top w:val="single" w:sz="12" w:space="0" w:color="auto"/>
            </w:tcBorders>
            <w:shd w:val="clear" w:color="auto" w:fill="FFFF99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çiçeksiz</w:t>
            </w:r>
          </w:p>
        </w:tc>
        <w:tc>
          <w:tcPr>
            <w:tcW w:w="1437" w:type="dxa"/>
            <w:tcBorders>
              <w:top w:val="single" w:sz="12" w:space="0" w:color="auto"/>
            </w:tcBorders>
            <w:shd w:val="clear" w:color="auto" w:fill="FFFF99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mantar</w:t>
            </w:r>
          </w:p>
        </w:tc>
        <w:tc>
          <w:tcPr>
            <w:tcW w:w="1553" w:type="dxa"/>
            <w:tcBorders>
              <w:top w:val="single" w:sz="12" w:space="0" w:color="auto"/>
            </w:tcBorders>
            <w:shd w:val="clear" w:color="auto" w:fill="FFFF99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mikroskobik</w:t>
            </w:r>
          </w:p>
        </w:tc>
      </w:tr>
      <w:tr w:rsidR="00F876D0" w:rsidRPr="00DB17CD" w:rsidTr="00490B79">
        <w:trPr>
          <w:trHeight w:val="208"/>
        </w:trPr>
        <w:tc>
          <w:tcPr>
            <w:tcW w:w="1448" w:type="dxa"/>
            <w:tcBorders>
              <w:right w:val="single" w:sz="12" w:space="0" w:color="auto"/>
            </w:tcBorders>
            <w:shd w:val="clear" w:color="auto" w:fill="FFE1FF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at</w:t>
            </w:r>
          </w:p>
        </w:tc>
        <w:tc>
          <w:tcPr>
            <w:tcW w:w="1462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3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4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37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37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876D0" w:rsidRPr="00DB17CD" w:rsidTr="00490B79">
        <w:trPr>
          <w:trHeight w:val="208"/>
        </w:trPr>
        <w:tc>
          <w:tcPr>
            <w:tcW w:w="1448" w:type="dxa"/>
            <w:tcBorders>
              <w:right w:val="single" w:sz="12" w:space="0" w:color="auto"/>
            </w:tcBorders>
            <w:shd w:val="clear" w:color="auto" w:fill="FFE1FF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midye</w:t>
            </w:r>
          </w:p>
        </w:tc>
        <w:tc>
          <w:tcPr>
            <w:tcW w:w="1462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3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4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37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37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876D0" w:rsidRPr="00DB17CD" w:rsidTr="00490B79">
        <w:trPr>
          <w:trHeight w:val="196"/>
        </w:trPr>
        <w:tc>
          <w:tcPr>
            <w:tcW w:w="1448" w:type="dxa"/>
            <w:tcBorders>
              <w:right w:val="single" w:sz="12" w:space="0" w:color="auto"/>
            </w:tcBorders>
            <w:shd w:val="clear" w:color="auto" w:fill="FFE1FF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yılan</w:t>
            </w:r>
          </w:p>
        </w:tc>
        <w:tc>
          <w:tcPr>
            <w:tcW w:w="1462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3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4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37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37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876D0" w:rsidRPr="00DB17CD" w:rsidTr="00490B79">
        <w:trPr>
          <w:trHeight w:val="208"/>
        </w:trPr>
        <w:tc>
          <w:tcPr>
            <w:tcW w:w="1448" w:type="dxa"/>
            <w:tcBorders>
              <w:right w:val="single" w:sz="12" w:space="0" w:color="auto"/>
            </w:tcBorders>
            <w:shd w:val="clear" w:color="auto" w:fill="FFE1FF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eğrelti otu</w:t>
            </w:r>
          </w:p>
        </w:tc>
        <w:tc>
          <w:tcPr>
            <w:tcW w:w="1462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3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4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37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37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876D0" w:rsidRPr="00DB17CD" w:rsidTr="00490B79">
        <w:trPr>
          <w:trHeight w:val="208"/>
        </w:trPr>
        <w:tc>
          <w:tcPr>
            <w:tcW w:w="144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E1FF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menekşe</w:t>
            </w:r>
          </w:p>
        </w:tc>
        <w:tc>
          <w:tcPr>
            <w:tcW w:w="1462" w:type="dxa"/>
            <w:tcBorders>
              <w:left w:val="single" w:sz="12" w:space="0" w:color="auto"/>
              <w:bottom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3" w:type="dxa"/>
            <w:tcBorders>
              <w:bottom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hAnsi="Comic Sans MS"/>
          <w:sz w:val="24"/>
          <w:szCs w:val="24"/>
        </w:rPr>
        <w:t xml:space="preserve">7. Tabloda verilen canlıların ait oldukları grupları işaretleyiniz.  ( 10 p )  </w:t>
      </w:r>
    </w:p>
    <w:tbl>
      <w:tblPr>
        <w:tblW w:w="0" w:type="auto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698"/>
        <w:gridCol w:w="1679"/>
        <w:gridCol w:w="1653"/>
        <w:gridCol w:w="1699"/>
        <w:gridCol w:w="1700"/>
        <w:gridCol w:w="1665"/>
      </w:tblGrid>
      <w:tr w:rsidR="00F876D0" w:rsidRPr="00DB17CD" w:rsidTr="00CD1AB2">
        <w:trPr>
          <w:trHeight w:val="236"/>
        </w:trPr>
        <w:tc>
          <w:tcPr>
            <w:tcW w:w="169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99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 xml:space="preserve">  Canlılar</w:t>
            </w:r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99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Memeliler</w:t>
            </w:r>
          </w:p>
        </w:tc>
        <w:tc>
          <w:tcPr>
            <w:tcW w:w="1653" w:type="dxa"/>
            <w:tcBorders>
              <w:top w:val="single" w:sz="12" w:space="0" w:color="auto"/>
            </w:tcBorders>
            <w:shd w:val="clear" w:color="auto" w:fill="FFFF99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Kuşlar</w:t>
            </w:r>
          </w:p>
        </w:tc>
        <w:tc>
          <w:tcPr>
            <w:tcW w:w="1699" w:type="dxa"/>
            <w:tcBorders>
              <w:top w:val="single" w:sz="12" w:space="0" w:color="auto"/>
            </w:tcBorders>
            <w:shd w:val="clear" w:color="auto" w:fill="FFFF99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Sürüngenler</w:t>
            </w:r>
          </w:p>
        </w:tc>
        <w:tc>
          <w:tcPr>
            <w:tcW w:w="1700" w:type="dxa"/>
            <w:tcBorders>
              <w:top w:val="single" w:sz="12" w:space="0" w:color="auto"/>
            </w:tcBorders>
            <w:shd w:val="clear" w:color="auto" w:fill="FFFF99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Kurbağalar</w:t>
            </w:r>
          </w:p>
        </w:tc>
        <w:tc>
          <w:tcPr>
            <w:tcW w:w="1665" w:type="dxa"/>
            <w:tcBorders>
              <w:top w:val="single" w:sz="12" w:space="0" w:color="auto"/>
            </w:tcBorders>
            <w:shd w:val="clear" w:color="auto" w:fill="FFFF99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Balıklar</w:t>
            </w:r>
          </w:p>
        </w:tc>
      </w:tr>
      <w:tr w:rsidR="00F876D0" w:rsidRPr="00DB17CD" w:rsidTr="00CD1AB2">
        <w:trPr>
          <w:trHeight w:val="222"/>
        </w:trPr>
        <w:tc>
          <w:tcPr>
            <w:tcW w:w="1698" w:type="dxa"/>
            <w:tcBorders>
              <w:right w:val="single" w:sz="12" w:space="0" w:color="auto"/>
            </w:tcBorders>
            <w:shd w:val="clear" w:color="auto" w:fill="CCECFF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koyun</w:t>
            </w:r>
          </w:p>
        </w:tc>
        <w:tc>
          <w:tcPr>
            <w:tcW w:w="1679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53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99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0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65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876D0" w:rsidRPr="00DB17CD" w:rsidTr="00CD1AB2">
        <w:trPr>
          <w:trHeight w:val="236"/>
        </w:trPr>
        <w:tc>
          <w:tcPr>
            <w:tcW w:w="1698" w:type="dxa"/>
            <w:tcBorders>
              <w:right w:val="single" w:sz="12" w:space="0" w:color="auto"/>
            </w:tcBorders>
            <w:shd w:val="clear" w:color="auto" w:fill="CCECFF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yunus</w:t>
            </w:r>
          </w:p>
        </w:tc>
        <w:tc>
          <w:tcPr>
            <w:tcW w:w="1679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53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99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0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65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876D0" w:rsidRPr="00DB17CD" w:rsidTr="00CD1AB2">
        <w:trPr>
          <w:trHeight w:val="236"/>
        </w:trPr>
        <w:tc>
          <w:tcPr>
            <w:tcW w:w="1698" w:type="dxa"/>
            <w:tcBorders>
              <w:right w:val="single" w:sz="12" w:space="0" w:color="auto"/>
            </w:tcBorders>
            <w:shd w:val="clear" w:color="auto" w:fill="CCECFF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penguen</w:t>
            </w:r>
          </w:p>
        </w:tc>
        <w:tc>
          <w:tcPr>
            <w:tcW w:w="1679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53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99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0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65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876D0" w:rsidRPr="00DB17CD" w:rsidTr="00CD1AB2">
        <w:trPr>
          <w:trHeight w:val="236"/>
        </w:trPr>
        <w:tc>
          <w:tcPr>
            <w:tcW w:w="1698" w:type="dxa"/>
            <w:tcBorders>
              <w:right w:val="single" w:sz="12" w:space="0" w:color="auto"/>
            </w:tcBorders>
            <w:shd w:val="clear" w:color="auto" w:fill="CCECFF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kertenkele</w:t>
            </w:r>
          </w:p>
        </w:tc>
        <w:tc>
          <w:tcPr>
            <w:tcW w:w="1679" w:type="dxa"/>
            <w:tcBorders>
              <w:left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53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99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0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65" w:type="dxa"/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876D0" w:rsidRPr="00DB17CD" w:rsidTr="00CD1AB2">
        <w:trPr>
          <w:trHeight w:val="236"/>
        </w:trPr>
        <w:tc>
          <w:tcPr>
            <w:tcW w:w="169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ECFF"/>
          </w:tcPr>
          <w:p w:rsidR="00F876D0" w:rsidRPr="00DB17CD" w:rsidRDefault="00F876D0" w:rsidP="00CD1AB2">
            <w:pPr>
              <w:spacing w:after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17CD">
              <w:rPr>
                <w:rFonts w:ascii="Comic Sans MS" w:hAnsi="Comic Sans MS"/>
                <w:sz w:val="24"/>
                <w:szCs w:val="24"/>
              </w:rPr>
              <w:t>tavuk</w:t>
            </w:r>
          </w:p>
        </w:tc>
        <w:tc>
          <w:tcPr>
            <w:tcW w:w="1679" w:type="dxa"/>
            <w:tcBorders>
              <w:left w:val="single" w:sz="12" w:space="0" w:color="auto"/>
              <w:bottom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53" w:type="dxa"/>
            <w:tcBorders>
              <w:bottom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99" w:type="dxa"/>
            <w:tcBorders>
              <w:bottom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65" w:type="dxa"/>
            <w:tcBorders>
              <w:bottom w:val="single" w:sz="12" w:space="0" w:color="auto"/>
            </w:tcBorders>
          </w:tcPr>
          <w:p w:rsidR="00F876D0" w:rsidRPr="00DB17CD" w:rsidRDefault="00F876D0" w:rsidP="00CD1AB2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876D0" w:rsidRPr="00DB17CD" w:rsidRDefault="00F876D0" w:rsidP="00CD1AB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B17CD">
        <w:rPr>
          <w:rFonts w:ascii="Comic Sans MS" w:hAnsi="Comic Sans MS"/>
          <w:sz w:val="24"/>
          <w:szCs w:val="24"/>
        </w:rPr>
        <w:t xml:space="preserve">8. Çiçekli bitkinin şekilde gösterilen kısımlarının adlarını ve bir tane görevini kutulara yazınız. </w:t>
      </w:r>
    </w:p>
    <w:p w:rsidR="00F876D0" w:rsidRPr="00DB17CD" w:rsidRDefault="00F876D0" w:rsidP="00CD1AB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B17CD">
        <w:rPr>
          <w:rFonts w:ascii="Comic Sans MS" w:hAnsi="Comic Sans MS"/>
          <w:sz w:val="24"/>
          <w:szCs w:val="24"/>
        </w:rPr>
        <w:t>( 8 p )</w:t>
      </w:r>
    </w:p>
    <w:p w:rsidR="00F876D0" w:rsidRPr="00DB17CD" w:rsidRDefault="00F876D0" w:rsidP="00CD1AB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3" o:spid="_x0000_s1042" type="#_x0000_t75" alt="Adsız" style="position:absolute;margin-left:-22pt;margin-top:11.55pt;width:138pt;height:117.75pt;z-index:-251669504;visibility:visible" wrapcoords="-117 0 -117 21462 21600 21462 21600 0 -117 0">
            <v:imagedata r:id="rId9" o:title="" croptop="2899f" cropbottom="6561f"/>
            <w10:wrap type="tight"/>
          </v:shape>
        </w:pict>
      </w:r>
      <w:r>
        <w:rPr>
          <w:noProof/>
          <w:lang w:eastAsia="tr-TR"/>
        </w:rPr>
        <w:pict>
          <v:roundrect id="_x0000_s1043" style="position:absolute;margin-left:-34pt;margin-top:10.3pt;width:437.35pt;height:19.9pt;z-index:251665408" arcsize="10923f" strokecolor="red" strokeweight="2.5pt">
            <v:shadow color="#868686"/>
            <v:textbox style="mso-next-textbox:#_x0000_s1043">
              <w:txbxContent>
                <w:p w:rsidR="00F876D0" w:rsidRPr="00515CE0" w:rsidRDefault="00F876D0" w:rsidP="00CD1AB2"/>
              </w:txbxContent>
            </v:textbox>
          </v:roundrect>
        </w:pict>
      </w:r>
    </w:p>
    <w:p w:rsidR="00F876D0" w:rsidRPr="00DB17CD" w:rsidRDefault="00F876D0" w:rsidP="00CD1AB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44" style="position:absolute;margin-left:-34pt;margin-top:20.55pt;width:437.35pt;height:19.9pt;z-index:251666432" arcsize="10923f" strokecolor="red" strokeweight="2.5pt">
            <v:shadow color="#868686"/>
            <v:textbox style="mso-next-textbox:#_x0000_s1044">
              <w:txbxContent>
                <w:p w:rsidR="00F876D0" w:rsidRPr="00515CE0" w:rsidRDefault="00F876D0" w:rsidP="00CD1AB2"/>
              </w:txbxContent>
            </v:textbox>
          </v:roundrect>
        </w:pict>
      </w:r>
    </w:p>
    <w:p w:rsidR="00F876D0" w:rsidRPr="00DB17CD" w:rsidRDefault="00F876D0" w:rsidP="00CD1AB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45" style="position:absolute;margin-left:-28.5pt;margin-top:18.3pt;width:437.35pt;height:19.9pt;z-index:251667456" arcsize="10923f" strokecolor="red" strokeweight="2.5pt">
            <v:shadow color="#868686"/>
            <v:textbox style="mso-next-textbox:#_x0000_s1045">
              <w:txbxContent>
                <w:p w:rsidR="00F876D0" w:rsidRPr="00515CE0" w:rsidRDefault="00F876D0" w:rsidP="00CD1AB2"/>
              </w:txbxContent>
            </v:textbox>
          </v:roundrect>
        </w:pict>
      </w:r>
    </w:p>
    <w:p w:rsidR="00F876D0" w:rsidRPr="00DB17CD" w:rsidRDefault="00F876D0" w:rsidP="00CD1AB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46" style="position:absolute;margin-left:-28.5pt;margin-top:25.1pt;width:437.35pt;height:19.9pt;z-index:251668480" arcsize="10923f" strokecolor="red" strokeweight="2.5pt">
            <v:shadow color="#868686"/>
            <v:textbox style="mso-next-textbox:#_x0000_s1046">
              <w:txbxContent>
                <w:p w:rsidR="00F876D0" w:rsidRPr="00515CE0" w:rsidRDefault="00F876D0" w:rsidP="00CD1AB2"/>
              </w:txbxContent>
            </v:textbox>
          </v:roundrect>
        </w:pict>
      </w:r>
    </w:p>
    <w:p w:rsidR="00F876D0" w:rsidRPr="00DB17CD" w:rsidRDefault="00F876D0" w:rsidP="00CD1AB2">
      <w:pPr>
        <w:rPr>
          <w:rFonts w:ascii="Comic Sans MS" w:hAnsi="Comic Sans MS"/>
          <w:sz w:val="24"/>
          <w:szCs w:val="24"/>
        </w:rPr>
      </w:pPr>
    </w:p>
    <w:p w:rsidR="00F876D0" w:rsidRPr="00DB17CD" w:rsidRDefault="00F876D0" w:rsidP="00CD1AB2">
      <w:pPr>
        <w:spacing w:after="0" w:line="240" w:lineRule="auto"/>
        <w:rPr>
          <w:rFonts w:ascii="Comic Sans MS" w:hAnsi="Comic Sans MS" w:cs="Aharoni"/>
          <w:sz w:val="24"/>
          <w:szCs w:val="24"/>
          <w:lang w:bidi="he-IL"/>
        </w:rPr>
      </w:pPr>
    </w:p>
    <w:p w:rsidR="00F876D0" w:rsidRPr="00DB17CD" w:rsidRDefault="00F876D0" w:rsidP="0090650B">
      <w:pPr>
        <w:rPr>
          <w:rFonts w:ascii="Comic Sans MS" w:hAnsi="Comic Sans MS"/>
          <w:sz w:val="24"/>
          <w:szCs w:val="24"/>
        </w:rPr>
      </w:pPr>
      <w:r w:rsidRPr="00DB17CD">
        <w:rPr>
          <w:rFonts w:ascii="Comic Sans MS" w:hAnsi="Comic Sans MS"/>
          <w:sz w:val="24"/>
          <w:szCs w:val="24"/>
        </w:rPr>
        <w:t xml:space="preserve">9.Besinleri mikroskobik canlıların zararlı etkilerinden korumak için çeşitli yöntemler geliştirilmiştir. </w:t>
      </w:r>
    </w:p>
    <w:p w:rsidR="00F876D0" w:rsidRPr="00DB17CD" w:rsidRDefault="00F876D0" w:rsidP="0090650B">
      <w:pPr>
        <w:rPr>
          <w:rFonts w:ascii="Comic Sans MS" w:hAnsi="Comic Sans MS"/>
          <w:sz w:val="24"/>
          <w:szCs w:val="24"/>
        </w:rPr>
      </w:pPr>
      <w:r w:rsidRPr="00DB17CD">
        <w:rPr>
          <w:rFonts w:ascii="Comic Sans MS" w:hAnsi="Comic Sans MS"/>
          <w:sz w:val="24"/>
          <w:szCs w:val="24"/>
        </w:rPr>
        <w:t>Aşağıya geçmişte ve günümüzde kullanılan besin saklama yöntemlerini yazınız. ( 10 p )</w:t>
      </w:r>
    </w:p>
    <w:p w:rsidR="00F876D0" w:rsidRPr="00DB17CD" w:rsidRDefault="00F876D0" w:rsidP="00442736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47" style="position:absolute;margin-left:16.5pt;margin-top:6.25pt;width:252pt;height:118.5pt;z-index:251670528" arcsize="3362f" strokecolor="#4bacc6" strokeweight="2.5pt">
            <v:shadow color="#868686"/>
            <v:textbox style="mso-next-textbox:#_x0000_s1047">
              <w:txbxContent>
                <w:p w:rsidR="00F876D0" w:rsidRPr="0021719C" w:rsidRDefault="00F876D0" w:rsidP="0090650B">
                  <w:pPr>
                    <w:jc w:val="center"/>
                    <w:rPr>
                      <w:rFonts w:ascii="Hand writing Mutlu" w:hAnsi="Hand writing Mutlu"/>
                      <w:b/>
                      <w:color w:val="FF0000"/>
                    </w:rPr>
                  </w:pPr>
                  <w:r w:rsidRPr="0021719C">
                    <w:rPr>
                      <w:rFonts w:ascii="Hand writing Mutlu" w:hAnsi="Hand writing Mutlu"/>
                      <w:b/>
                      <w:color w:val="FF0000"/>
                    </w:rPr>
                    <w:t>Günümüzde Kullanılan Yöntemler</w:t>
                  </w: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8" style="position:absolute;margin-left:280.5pt;margin-top:6.25pt;width:252.75pt;height:118.5pt;z-index:251669504" arcsize="3362f" strokecolor="#4bacc6" strokeweight="2.5pt">
            <v:shadow color="#868686"/>
            <v:textbox style="mso-next-textbox:#_x0000_s1048">
              <w:txbxContent>
                <w:p w:rsidR="00F876D0" w:rsidRPr="0021719C" w:rsidRDefault="00F876D0" w:rsidP="0090650B">
                  <w:pPr>
                    <w:jc w:val="center"/>
                    <w:rPr>
                      <w:rFonts w:ascii="Hand writing Mutlu" w:hAnsi="Hand writing Mutlu"/>
                      <w:b/>
                      <w:color w:val="FF0000"/>
                    </w:rPr>
                  </w:pPr>
                  <w:r w:rsidRPr="0021719C">
                    <w:rPr>
                      <w:rFonts w:ascii="Hand writing Mutlu" w:hAnsi="Hand writing Mutlu"/>
                      <w:b/>
                      <w:color w:val="FF0000"/>
                    </w:rPr>
                    <w:t>Geçmişte Kullanılan Yöntemler</w:t>
                  </w: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  <w:t>..</w:t>
                  </w: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</w:p>
                <w:p w:rsidR="00F876D0" w:rsidRPr="0021719C" w:rsidRDefault="00F876D0" w:rsidP="0090650B">
                  <w:pPr>
                    <w:rPr>
                      <w:rFonts w:ascii="Hand writing Mutlu" w:hAnsi="Hand writing Mutlu"/>
                      <w:b/>
                    </w:rPr>
                  </w:pPr>
                </w:p>
              </w:txbxContent>
            </v:textbox>
          </v:roundrect>
        </w:pict>
      </w:r>
    </w:p>
    <w:p w:rsidR="00F876D0" w:rsidRPr="00DB17CD" w:rsidRDefault="00F876D0" w:rsidP="0080301A">
      <w:pPr>
        <w:rPr>
          <w:rFonts w:ascii="Comic Sans MS" w:hAnsi="Comic Sans MS"/>
          <w:sz w:val="24"/>
          <w:szCs w:val="24"/>
        </w:rPr>
      </w:pPr>
    </w:p>
    <w:p w:rsidR="00F876D0" w:rsidRPr="00DB17CD" w:rsidRDefault="00F876D0" w:rsidP="0090650B">
      <w:pPr>
        <w:rPr>
          <w:rFonts w:ascii="Comic Sans MS" w:hAnsi="Comic Sans MS"/>
          <w:sz w:val="24"/>
          <w:szCs w:val="24"/>
        </w:rPr>
      </w:pPr>
    </w:p>
    <w:p w:rsidR="00F876D0" w:rsidRPr="00DB17CD" w:rsidRDefault="00F876D0" w:rsidP="0090650B">
      <w:pPr>
        <w:rPr>
          <w:rFonts w:ascii="Comic Sans MS" w:hAnsi="Comic Sans MS"/>
          <w:sz w:val="24"/>
          <w:szCs w:val="24"/>
        </w:rPr>
      </w:pPr>
    </w:p>
    <w:p w:rsidR="00F876D0" w:rsidRPr="00DB17CD" w:rsidRDefault="00F876D0" w:rsidP="0090650B">
      <w:pPr>
        <w:rPr>
          <w:rFonts w:ascii="Comic Sans MS" w:hAnsi="Comic Sans MS"/>
          <w:sz w:val="24"/>
          <w:szCs w:val="24"/>
        </w:rPr>
      </w:pPr>
    </w:p>
    <w:p w:rsidR="00F876D0" w:rsidRPr="00DB17CD" w:rsidRDefault="00F876D0" w:rsidP="00E52F8E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hAnsi="Comic Sans MS"/>
          <w:sz w:val="24"/>
          <w:szCs w:val="24"/>
        </w:rPr>
        <w:t>10. Öğretmen aşağıdaki cisimleri sınıfa getiriyor. Bu cisimlerden her birinin Güneş, Dünya ve Ay’dan birini temsil ettiğini söylüyor. Buna göre, cisimlerin altına hangi gök cisimlerini temsil ettiğini yazınız. ( 9 p )</w:t>
      </w:r>
    </w:p>
    <w:p w:rsidR="00F876D0" w:rsidRPr="00DB17CD" w:rsidRDefault="00F876D0" w:rsidP="00B17058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279" o:spid="_x0000_s1049" type="#_x0000_t75" alt="top" style="position:absolute;margin-left:.75pt;margin-top:3.45pt;width:54pt;height:54pt;z-index:-251668480;visibility:visible">
            <v:imagedata r:id="rId10" o:title=""/>
          </v:shape>
        </w:pict>
      </w:r>
      <w:r>
        <w:rPr>
          <w:noProof/>
          <w:lang w:eastAsia="tr-TR"/>
        </w:rPr>
        <w:pict>
          <v:shape id="Resim 280" o:spid="_x0000_s1050" type="#_x0000_t75" alt="싢" style="position:absolute;margin-left:202.5pt;margin-top:14.7pt;width:36pt;height:35.25pt;z-index:-251667456;visibility:visible">
            <v:imagedata r:id="rId11" o:title=""/>
          </v:shape>
        </w:pict>
      </w:r>
      <w:r>
        <w:rPr>
          <w:noProof/>
          <w:lang w:eastAsia="tr-TR"/>
        </w:rPr>
        <w:pict>
          <v:shape id="Resim 122" o:spid="_x0000_s1051" type="#_x0000_t75" style="position:absolute;margin-left:387.75pt;margin-top:19.2pt;width:21pt;height:24pt;z-index:-251666432;visibility:visible" wrapcoords="-771 0 -771 20925 21600 20925 21600 0 -771 0">
            <v:imagedata r:id="rId12" o:title=""/>
            <w10:wrap type="tight"/>
          </v:shape>
        </w:pict>
      </w:r>
    </w:p>
    <w:p w:rsidR="00F876D0" w:rsidRPr="00DB17CD" w:rsidRDefault="00F876D0" w:rsidP="00B17058">
      <w:pPr>
        <w:rPr>
          <w:rFonts w:ascii="Comic Sans MS" w:hAnsi="Comic Sans MS"/>
          <w:sz w:val="24"/>
          <w:szCs w:val="24"/>
        </w:rPr>
      </w:pPr>
    </w:p>
    <w:p w:rsidR="00F876D0" w:rsidRPr="00DB17CD" w:rsidRDefault="00F876D0" w:rsidP="00B17058">
      <w:pPr>
        <w:spacing w:after="0"/>
        <w:rPr>
          <w:rFonts w:ascii="Comic Sans MS" w:hAnsi="Comic Sans MS"/>
          <w:sz w:val="24"/>
          <w:szCs w:val="24"/>
        </w:rPr>
      </w:pPr>
    </w:p>
    <w:p w:rsidR="00F876D0" w:rsidRPr="00DB17CD" w:rsidRDefault="00F876D0" w:rsidP="00B17058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hAnsi="Comic Sans MS"/>
          <w:sz w:val="24"/>
          <w:szCs w:val="24"/>
        </w:rPr>
        <w:t>11. Aşağıdaki yarım kalan tümceleri tamamlayınız. ( 10 p )</w:t>
      </w:r>
    </w:p>
    <w:p w:rsidR="00F876D0" w:rsidRPr="00DB17CD" w:rsidRDefault="00F876D0" w:rsidP="00B17058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eastAsia="Times New Roman" w:hAnsi="Century Gothic"/>
          <w:sz w:val="24"/>
          <w:szCs w:val="24"/>
          <w:highlight w:val="yellow"/>
        </w:rPr>
        <w:t>☼</w:t>
      </w:r>
      <w:r w:rsidRPr="00DB17CD">
        <w:rPr>
          <w:rFonts w:ascii="Comic Sans MS" w:hAnsi="Comic Sans MS"/>
          <w:sz w:val="24"/>
          <w:szCs w:val="24"/>
        </w:rPr>
        <w:t xml:space="preserve"> Dünya’dan bakıldığında Güneş çok küçük görünür. Çünkü, ……………………………………………</w:t>
      </w:r>
    </w:p>
    <w:p w:rsidR="00F876D0" w:rsidRPr="00DB17CD" w:rsidRDefault="00F876D0" w:rsidP="00B17058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eastAsia="Times New Roman" w:hAnsi="Century Gothic"/>
          <w:sz w:val="24"/>
          <w:szCs w:val="24"/>
          <w:highlight w:val="yellow"/>
        </w:rPr>
        <w:t>☼</w:t>
      </w:r>
      <w:r w:rsidRPr="00DB17CD">
        <w:rPr>
          <w:rFonts w:ascii="Comic Sans MS" w:hAnsi="Comic Sans MS"/>
          <w:sz w:val="24"/>
          <w:szCs w:val="24"/>
        </w:rPr>
        <w:t xml:space="preserve"> Ay, Dünya’ya Güneş’ten daha  ……………………………..</w:t>
      </w:r>
    </w:p>
    <w:p w:rsidR="00F876D0" w:rsidRPr="00DB17CD" w:rsidRDefault="00F876D0" w:rsidP="00B17058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eastAsia="Times New Roman" w:hAnsi="Century Gothic"/>
          <w:sz w:val="24"/>
          <w:szCs w:val="24"/>
          <w:highlight w:val="yellow"/>
        </w:rPr>
        <w:t>☼</w:t>
      </w:r>
      <w:r w:rsidRPr="00DB17CD">
        <w:rPr>
          <w:rFonts w:ascii="Comic Sans MS" w:hAnsi="Comic Sans MS"/>
          <w:sz w:val="24"/>
          <w:szCs w:val="24"/>
        </w:rPr>
        <w:t xml:space="preserve"> Güneş, Ay’dan daha…………………………….. </w:t>
      </w:r>
    </w:p>
    <w:p w:rsidR="00F876D0" w:rsidRPr="00DB17CD" w:rsidRDefault="00F876D0" w:rsidP="004F5183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eastAsia="Times New Roman" w:hAnsi="Century Gothic"/>
          <w:sz w:val="24"/>
          <w:szCs w:val="24"/>
          <w:highlight w:val="cyan"/>
        </w:rPr>
        <w:t>☼</w:t>
      </w:r>
      <w:r w:rsidRPr="00DB17CD">
        <w:rPr>
          <w:rFonts w:ascii="Comic Sans MS" w:hAnsi="Comic Sans MS"/>
          <w:sz w:val="24"/>
          <w:szCs w:val="24"/>
        </w:rPr>
        <w:t xml:space="preserve"> Dünya kendi etrafındaki bir turluk dönüşünü  ………………………………  tamamlar.</w:t>
      </w:r>
    </w:p>
    <w:p w:rsidR="00F876D0" w:rsidRPr="00DB17CD" w:rsidRDefault="00F876D0" w:rsidP="004F5183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eastAsia="Times New Roman" w:hAnsi="Century Gothic"/>
          <w:sz w:val="24"/>
          <w:szCs w:val="24"/>
          <w:highlight w:val="cyan"/>
        </w:rPr>
        <w:t>☼</w:t>
      </w:r>
      <w:r w:rsidRPr="00DB17CD">
        <w:rPr>
          <w:rFonts w:ascii="Comic Sans MS" w:hAnsi="Comic Sans MS"/>
          <w:sz w:val="24"/>
          <w:szCs w:val="24"/>
        </w:rPr>
        <w:t xml:space="preserve"> ……………………… dışındaki yerlerde, 24 saatte hem gece hem de  ………………………  yaşanır.</w:t>
      </w:r>
    </w:p>
    <w:p w:rsidR="00F876D0" w:rsidRPr="00DB17CD" w:rsidRDefault="00F876D0" w:rsidP="004F5183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eastAsia="Times New Roman" w:hAnsi="Century Gothic"/>
          <w:sz w:val="24"/>
          <w:szCs w:val="24"/>
          <w:highlight w:val="yellow"/>
        </w:rPr>
        <w:t>☼</w:t>
      </w:r>
      <w:r w:rsidRPr="00DB17CD">
        <w:rPr>
          <w:rFonts w:ascii="Comic Sans MS" w:hAnsi="Comic Sans MS"/>
          <w:sz w:val="24"/>
          <w:szCs w:val="24"/>
        </w:rPr>
        <w:t xml:space="preserve"> Gece ve gündüzün yaşandığı zaman dilimine   ……………………………  denir.</w:t>
      </w:r>
    </w:p>
    <w:p w:rsidR="00F876D0" w:rsidRPr="00DB17CD" w:rsidRDefault="00F876D0" w:rsidP="004F5183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eastAsia="Times New Roman" w:hAnsi="Century Gothic"/>
          <w:sz w:val="24"/>
          <w:szCs w:val="24"/>
          <w:highlight w:val="magenta"/>
        </w:rPr>
        <w:t>☼</w:t>
      </w:r>
      <w:r w:rsidRPr="00DB17CD">
        <w:rPr>
          <w:rFonts w:ascii="Comic Sans MS" w:hAnsi="Comic Sans MS"/>
          <w:sz w:val="24"/>
          <w:szCs w:val="24"/>
        </w:rPr>
        <w:t xml:space="preserve"> Dünya’nın bir yarısında gece yaşanırken diğer yarısında  ……………………...  yaşanır.</w:t>
      </w:r>
    </w:p>
    <w:p w:rsidR="00F876D0" w:rsidRPr="00DB17CD" w:rsidRDefault="00F876D0" w:rsidP="004F5183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eastAsia="Times New Roman" w:hAnsi="Century Gothic"/>
          <w:sz w:val="24"/>
          <w:szCs w:val="24"/>
          <w:highlight w:val="yellow"/>
        </w:rPr>
        <w:t>☼</w:t>
      </w:r>
      <w:r w:rsidRPr="00DB17CD">
        <w:rPr>
          <w:rFonts w:ascii="Comic Sans MS" w:hAnsi="Comic Sans MS"/>
          <w:sz w:val="24"/>
          <w:szCs w:val="24"/>
        </w:rPr>
        <w:t>……………………….  noktalarında geceler ve gündüzler 6 ay sürer.</w:t>
      </w:r>
    </w:p>
    <w:p w:rsidR="00F876D0" w:rsidRPr="00DB17CD" w:rsidRDefault="00F876D0" w:rsidP="004F5183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eastAsia="Times New Roman" w:hAnsi="Century Gothic"/>
          <w:sz w:val="24"/>
          <w:szCs w:val="24"/>
          <w:highlight w:val="cyan"/>
        </w:rPr>
        <w:t>☼</w:t>
      </w:r>
      <w:r w:rsidRPr="00DB17CD">
        <w:rPr>
          <w:rFonts w:ascii="Comic Sans MS" w:hAnsi="Comic Sans MS"/>
          <w:sz w:val="24"/>
          <w:szCs w:val="24"/>
        </w:rPr>
        <w:t xml:space="preserve"> Dünya kendi etrafında dönerken aynı zamanda  ………………………………………in etrafında dolanır.</w:t>
      </w:r>
    </w:p>
    <w:p w:rsidR="00F876D0" w:rsidRPr="00DB17CD" w:rsidRDefault="00F876D0" w:rsidP="004F5183">
      <w:pPr>
        <w:spacing w:after="0"/>
        <w:rPr>
          <w:rFonts w:ascii="Comic Sans MS" w:hAnsi="Comic Sans MS"/>
          <w:sz w:val="24"/>
          <w:szCs w:val="24"/>
        </w:rPr>
      </w:pPr>
      <w:r w:rsidRPr="00DB17CD">
        <w:rPr>
          <w:rFonts w:ascii="Comic Sans MS" w:eastAsia="Times New Roman" w:hAnsi="Century Gothic"/>
          <w:sz w:val="24"/>
          <w:szCs w:val="24"/>
          <w:highlight w:val="yellow"/>
        </w:rPr>
        <w:t>☼</w:t>
      </w:r>
      <w:r w:rsidRPr="00DB17CD">
        <w:rPr>
          <w:rFonts w:ascii="Comic Sans MS" w:hAnsi="Comic Sans MS"/>
          <w:sz w:val="24"/>
          <w:szCs w:val="24"/>
        </w:rPr>
        <w:t xml:space="preserve"> Dünya’nın, Güneş’in etrafında bir tur atması için geçen süre  ………………………….  olarak kabul edilir.</w:t>
      </w:r>
    </w:p>
    <w:sectPr w:rsidR="00F876D0" w:rsidRPr="00DB17CD" w:rsidSect="00DB17CD">
      <w:pgSz w:w="11906" w:h="16838"/>
      <w:pgMar w:top="720" w:right="720" w:bottom="720" w:left="720" w:header="708" w:footer="708" w:gutter="0"/>
      <w:pgBorders w:offsetFrom="page">
        <w:top w:val="pushPinNote1" w:sz="30" w:space="20" w:color="auto"/>
        <w:left w:val="pushPinNote1" w:sz="30" w:space="20" w:color="auto"/>
        <w:bottom w:val="pushPinNote1" w:sz="30" w:space="20" w:color="auto"/>
        <w:right w:val="pushPinNote1" w:sz="30" w:space="20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6D0" w:rsidRDefault="00F876D0" w:rsidP="000D2E6B">
      <w:pPr>
        <w:spacing w:after="0" w:line="240" w:lineRule="auto"/>
      </w:pPr>
      <w:r>
        <w:separator/>
      </w:r>
    </w:p>
  </w:endnote>
  <w:endnote w:type="continuationSeparator" w:id="0">
    <w:p w:rsidR="00F876D0" w:rsidRDefault="00F876D0" w:rsidP="000D2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6D0" w:rsidRDefault="00F876D0" w:rsidP="000D2E6B">
      <w:pPr>
        <w:spacing w:after="0" w:line="240" w:lineRule="auto"/>
      </w:pPr>
      <w:r>
        <w:separator/>
      </w:r>
    </w:p>
  </w:footnote>
  <w:footnote w:type="continuationSeparator" w:id="0">
    <w:p w:rsidR="00F876D0" w:rsidRDefault="00F876D0" w:rsidP="000D2E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D163C"/>
    <w:multiLevelType w:val="hybridMultilevel"/>
    <w:tmpl w:val="9752B50A"/>
    <w:lvl w:ilvl="0" w:tplc="D97A970E">
      <w:start w:val="1"/>
      <w:numFmt w:val="lowerLetter"/>
      <w:lvlText w:val="%1."/>
      <w:lvlJc w:val="left"/>
      <w:pPr>
        <w:ind w:left="786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BDB"/>
    <w:rsid w:val="00000CAE"/>
    <w:rsid w:val="00001AF2"/>
    <w:rsid w:val="0000347F"/>
    <w:rsid w:val="00003E0E"/>
    <w:rsid w:val="000060AC"/>
    <w:rsid w:val="000061EC"/>
    <w:rsid w:val="0000678D"/>
    <w:rsid w:val="00006F02"/>
    <w:rsid w:val="000108BF"/>
    <w:rsid w:val="00010E91"/>
    <w:rsid w:val="00012C37"/>
    <w:rsid w:val="000133A0"/>
    <w:rsid w:val="00013B34"/>
    <w:rsid w:val="000143A5"/>
    <w:rsid w:val="000165F7"/>
    <w:rsid w:val="0001778D"/>
    <w:rsid w:val="00017C06"/>
    <w:rsid w:val="000202A6"/>
    <w:rsid w:val="00020D1B"/>
    <w:rsid w:val="00020EE8"/>
    <w:rsid w:val="000215A3"/>
    <w:rsid w:val="00022751"/>
    <w:rsid w:val="000261C0"/>
    <w:rsid w:val="000265ED"/>
    <w:rsid w:val="00027FBB"/>
    <w:rsid w:val="000300B1"/>
    <w:rsid w:val="00031F67"/>
    <w:rsid w:val="00034449"/>
    <w:rsid w:val="00034FE1"/>
    <w:rsid w:val="00035A9F"/>
    <w:rsid w:val="00037935"/>
    <w:rsid w:val="000411F6"/>
    <w:rsid w:val="00046208"/>
    <w:rsid w:val="000501F8"/>
    <w:rsid w:val="00054997"/>
    <w:rsid w:val="00057BA9"/>
    <w:rsid w:val="000601B6"/>
    <w:rsid w:val="000647F0"/>
    <w:rsid w:val="000648AF"/>
    <w:rsid w:val="00064CBA"/>
    <w:rsid w:val="00066091"/>
    <w:rsid w:val="000677D3"/>
    <w:rsid w:val="00067BD3"/>
    <w:rsid w:val="00071713"/>
    <w:rsid w:val="00071906"/>
    <w:rsid w:val="000739D4"/>
    <w:rsid w:val="0007572E"/>
    <w:rsid w:val="0007759C"/>
    <w:rsid w:val="00077F73"/>
    <w:rsid w:val="00080AEC"/>
    <w:rsid w:val="00085E99"/>
    <w:rsid w:val="00092CAD"/>
    <w:rsid w:val="00092CF8"/>
    <w:rsid w:val="00093D1E"/>
    <w:rsid w:val="00094B39"/>
    <w:rsid w:val="00095413"/>
    <w:rsid w:val="000960F7"/>
    <w:rsid w:val="00096BA0"/>
    <w:rsid w:val="000A0BB1"/>
    <w:rsid w:val="000A1FC7"/>
    <w:rsid w:val="000A6961"/>
    <w:rsid w:val="000A6EBD"/>
    <w:rsid w:val="000A773F"/>
    <w:rsid w:val="000B48D0"/>
    <w:rsid w:val="000B5805"/>
    <w:rsid w:val="000B5E11"/>
    <w:rsid w:val="000B6FA7"/>
    <w:rsid w:val="000B794E"/>
    <w:rsid w:val="000C2043"/>
    <w:rsid w:val="000C3B82"/>
    <w:rsid w:val="000C3BA8"/>
    <w:rsid w:val="000C5225"/>
    <w:rsid w:val="000C71B6"/>
    <w:rsid w:val="000D15A2"/>
    <w:rsid w:val="000D2E6B"/>
    <w:rsid w:val="000D631C"/>
    <w:rsid w:val="000E05A0"/>
    <w:rsid w:val="000E3D6D"/>
    <w:rsid w:val="000E65C7"/>
    <w:rsid w:val="000E6E38"/>
    <w:rsid w:val="000E6E43"/>
    <w:rsid w:val="000F50D3"/>
    <w:rsid w:val="000F50DC"/>
    <w:rsid w:val="000F62BA"/>
    <w:rsid w:val="000F6597"/>
    <w:rsid w:val="000F6832"/>
    <w:rsid w:val="000F7480"/>
    <w:rsid w:val="001018E2"/>
    <w:rsid w:val="00102299"/>
    <w:rsid w:val="00102B06"/>
    <w:rsid w:val="00102B7F"/>
    <w:rsid w:val="0010327F"/>
    <w:rsid w:val="00103B90"/>
    <w:rsid w:val="00104FB7"/>
    <w:rsid w:val="00112FC9"/>
    <w:rsid w:val="00114683"/>
    <w:rsid w:val="001158A9"/>
    <w:rsid w:val="0011629A"/>
    <w:rsid w:val="001163C0"/>
    <w:rsid w:val="00116DCE"/>
    <w:rsid w:val="00121F67"/>
    <w:rsid w:val="00123A38"/>
    <w:rsid w:val="00123E05"/>
    <w:rsid w:val="001277EB"/>
    <w:rsid w:val="001320F9"/>
    <w:rsid w:val="0013257E"/>
    <w:rsid w:val="001325B7"/>
    <w:rsid w:val="001328C7"/>
    <w:rsid w:val="00132F1E"/>
    <w:rsid w:val="00135A5D"/>
    <w:rsid w:val="00137E0C"/>
    <w:rsid w:val="001419A2"/>
    <w:rsid w:val="00143587"/>
    <w:rsid w:val="00143E45"/>
    <w:rsid w:val="001440BF"/>
    <w:rsid w:val="001449E1"/>
    <w:rsid w:val="00145FA7"/>
    <w:rsid w:val="00151DE7"/>
    <w:rsid w:val="001526BE"/>
    <w:rsid w:val="0015535C"/>
    <w:rsid w:val="001559B5"/>
    <w:rsid w:val="00156321"/>
    <w:rsid w:val="00156395"/>
    <w:rsid w:val="00156821"/>
    <w:rsid w:val="00157A3C"/>
    <w:rsid w:val="00161C9F"/>
    <w:rsid w:val="00161DF4"/>
    <w:rsid w:val="00163C3E"/>
    <w:rsid w:val="00166C52"/>
    <w:rsid w:val="00171E9F"/>
    <w:rsid w:val="00173957"/>
    <w:rsid w:val="001767F6"/>
    <w:rsid w:val="00177FDD"/>
    <w:rsid w:val="00181E07"/>
    <w:rsid w:val="00183757"/>
    <w:rsid w:val="00185A17"/>
    <w:rsid w:val="00186070"/>
    <w:rsid w:val="00187756"/>
    <w:rsid w:val="00190E91"/>
    <w:rsid w:val="001911B1"/>
    <w:rsid w:val="001917DD"/>
    <w:rsid w:val="00191C2F"/>
    <w:rsid w:val="00191F5B"/>
    <w:rsid w:val="001950AA"/>
    <w:rsid w:val="00196E74"/>
    <w:rsid w:val="001A52F0"/>
    <w:rsid w:val="001A760B"/>
    <w:rsid w:val="001B2D53"/>
    <w:rsid w:val="001B4476"/>
    <w:rsid w:val="001B7734"/>
    <w:rsid w:val="001C0B13"/>
    <w:rsid w:val="001C3511"/>
    <w:rsid w:val="001C40D0"/>
    <w:rsid w:val="001C54FC"/>
    <w:rsid w:val="001D2077"/>
    <w:rsid w:val="001D2F85"/>
    <w:rsid w:val="001D5124"/>
    <w:rsid w:val="001D5481"/>
    <w:rsid w:val="001E357D"/>
    <w:rsid w:val="001E3674"/>
    <w:rsid w:val="001F14FE"/>
    <w:rsid w:val="0020170E"/>
    <w:rsid w:val="002036AD"/>
    <w:rsid w:val="002040BC"/>
    <w:rsid w:val="00205701"/>
    <w:rsid w:val="002069EE"/>
    <w:rsid w:val="00211FE8"/>
    <w:rsid w:val="0021294F"/>
    <w:rsid w:val="0021355B"/>
    <w:rsid w:val="00214D33"/>
    <w:rsid w:val="00215233"/>
    <w:rsid w:val="00215E36"/>
    <w:rsid w:val="0021719C"/>
    <w:rsid w:val="00220A0A"/>
    <w:rsid w:val="002221B3"/>
    <w:rsid w:val="002225B6"/>
    <w:rsid w:val="00222759"/>
    <w:rsid w:val="00223084"/>
    <w:rsid w:val="00225298"/>
    <w:rsid w:val="002261E5"/>
    <w:rsid w:val="002374AE"/>
    <w:rsid w:val="00243940"/>
    <w:rsid w:val="002441F7"/>
    <w:rsid w:val="00253C7C"/>
    <w:rsid w:val="00253E75"/>
    <w:rsid w:val="00255B84"/>
    <w:rsid w:val="0025791C"/>
    <w:rsid w:val="002603F4"/>
    <w:rsid w:val="00263A61"/>
    <w:rsid w:val="00263EBE"/>
    <w:rsid w:val="002646A2"/>
    <w:rsid w:val="00264DB6"/>
    <w:rsid w:val="002667CF"/>
    <w:rsid w:val="00267F83"/>
    <w:rsid w:val="0027309B"/>
    <w:rsid w:val="00276250"/>
    <w:rsid w:val="00276605"/>
    <w:rsid w:val="0028000F"/>
    <w:rsid w:val="00281862"/>
    <w:rsid w:val="00283C2B"/>
    <w:rsid w:val="002840BA"/>
    <w:rsid w:val="00286306"/>
    <w:rsid w:val="00287A9F"/>
    <w:rsid w:val="00290814"/>
    <w:rsid w:val="0029217C"/>
    <w:rsid w:val="002928F1"/>
    <w:rsid w:val="00293B54"/>
    <w:rsid w:val="00296313"/>
    <w:rsid w:val="00296B95"/>
    <w:rsid w:val="00297392"/>
    <w:rsid w:val="002977F6"/>
    <w:rsid w:val="002A272C"/>
    <w:rsid w:val="002A49D3"/>
    <w:rsid w:val="002A55A7"/>
    <w:rsid w:val="002A58FD"/>
    <w:rsid w:val="002A6EDE"/>
    <w:rsid w:val="002A7A4E"/>
    <w:rsid w:val="002B0723"/>
    <w:rsid w:val="002B16A7"/>
    <w:rsid w:val="002B1983"/>
    <w:rsid w:val="002B200F"/>
    <w:rsid w:val="002B7DB9"/>
    <w:rsid w:val="002C247D"/>
    <w:rsid w:val="002C5B5C"/>
    <w:rsid w:val="002C6453"/>
    <w:rsid w:val="002C647A"/>
    <w:rsid w:val="002C6BB1"/>
    <w:rsid w:val="002C6D73"/>
    <w:rsid w:val="002C7318"/>
    <w:rsid w:val="002C7351"/>
    <w:rsid w:val="002C77FC"/>
    <w:rsid w:val="002D0649"/>
    <w:rsid w:val="002D0D1A"/>
    <w:rsid w:val="002D2452"/>
    <w:rsid w:val="002D3FD5"/>
    <w:rsid w:val="002D536D"/>
    <w:rsid w:val="002E0680"/>
    <w:rsid w:val="002E0FC4"/>
    <w:rsid w:val="002E1343"/>
    <w:rsid w:val="002E151E"/>
    <w:rsid w:val="002E30F1"/>
    <w:rsid w:val="002E38C1"/>
    <w:rsid w:val="002E4064"/>
    <w:rsid w:val="002F2CF6"/>
    <w:rsid w:val="002F50AD"/>
    <w:rsid w:val="00306E46"/>
    <w:rsid w:val="003117D8"/>
    <w:rsid w:val="0031314E"/>
    <w:rsid w:val="00316E0B"/>
    <w:rsid w:val="00316F3A"/>
    <w:rsid w:val="00320297"/>
    <w:rsid w:val="0032152B"/>
    <w:rsid w:val="0032230B"/>
    <w:rsid w:val="00325826"/>
    <w:rsid w:val="0032690E"/>
    <w:rsid w:val="003306B5"/>
    <w:rsid w:val="00331463"/>
    <w:rsid w:val="00332274"/>
    <w:rsid w:val="0033348B"/>
    <w:rsid w:val="003336A1"/>
    <w:rsid w:val="00342215"/>
    <w:rsid w:val="00343682"/>
    <w:rsid w:val="00345A99"/>
    <w:rsid w:val="00350CAC"/>
    <w:rsid w:val="00351012"/>
    <w:rsid w:val="003620C8"/>
    <w:rsid w:val="0036277E"/>
    <w:rsid w:val="00363F8A"/>
    <w:rsid w:val="00370521"/>
    <w:rsid w:val="00372E24"/>
    <w:rsid w:val="00377843"/>
    <w:rsid w:val="003801B7"/>
    <w:rsid w:val="00381FE2"/>
    <w:rsid w:val="0038214A"/>
    <w:rsid w:val="00384877"/>
    <w:rsid w:val="00386037"/>
    <w:rsid w:val="00386D1A"/>
    <w:rsid w:val="003947AB"/>
    <w:rsid w:val="003A13EA"/>
    <w:rsid w:val="003A1752"/>
    <w:rsid w:val="003A3BBA"/>
    <w:rsid w:val="003A3BE0"/>
    <w:rsid w:val="003A79CB"/>
    <w:rsid w:val="003B16F7"/>
    <w:rsid w:val="003B4634"/>
    <w:rsid w:val="003C3FA4"/>
    <w:rsid w:val="003C4651"/>
    <w:rsid w:val="003C5208"/>
    <w:rsid w:val="003D1BE3"/>
    <w:rsid w:val="003D2B0D"/>
    <w:rsid w:val="003D2B74"/>
    <w:rsid w:val="003D34D5"/>
    <w:rsid w:val="003D686E"/>
    <w:rsid w:val="003E00F7"/>
    <w:rsid w:val="003E0B30"/>
    <w:rsid w:val="003E1727"/>
    <w:rsid w:val="003E1904"/>
    <w:rsid w:val="003E2D88"/>
    <w:rsid w:val="003E3CAF"/>
    <w:rsid w:val="003E487F"/>
    <w:rsid w:val="003E49FE"/>
    <w:rsid w:val="003E548D"/>
    <w:rsid w:val="003E6542"/>
    <w:rsid w:val="003F217D"/>
    <w:rsid w:val="003F2B39"/>
    <w:rsid w:val="003F3305"/>
    <w:rsid w:val="003F3712"/>
    <w:rsid w:val="00401120"/>
    <w:rsid w:val="00401F56"/>
    <w:rsid w:val="00402769"/>
    <w:rsid w:val="00407378"/>
    <w:rsid w:val="00412639"/>
    <w:rsid w:val="00413B87"/>
    <w:rsid w:val="004144E4"/>
    <w:rsid w:val="00416E1A"/>
    <w:rsid w:val="00417B1E"/>
    <w:rsid w:val="00417ED5"/>
    <w:rsid w:val="00421AA6"/>
    <w:rsid w:val="00424445"/>
    <w:rsid w:val="0042634B"/>
    <w:rsid w:val="00426C28"/>
    <w:rsid w:val="00430D48"/>
    <w:rsid w:val="004335B7"/>
    <w:rsid w:val="00435396"/>
    <w:rsid w:val="00441615"/>
    <w:rsid w:val="00442736"/>
    <w:rsid w:val="0044458E"/>
    <w:rsid w:val="004449C0"/>
    <w:rsid w:val="004449CB"/>
    <w:rsid w:val="004545AD"/>
    <w:rsid w:val="004551D8"/>
    <w:rsid w:val="00460838"/>
    <w:rsid w:val="00461738"/>
    <w:rsid w:val="004637C8"/>
    <w:rsid w:val="0046520C"/>
    <w:rsid w:val="0046537A"/>
    <w:rsid w:val="004653D3"/>
    <w:rsid w:val="00465570"/>
    <w:rsid w:val="004669CF"/>
    <w:rsid w:val="00471DC7"/>
    <w:rsid w:val="004729A6"/>
    <w:rsid w:val="0047497B"/>
    <w:rsid w:val="00476083"/>
    <w:rsid w:val="0048023C"/>
    <w:rsid w:val="00480AAB"/>
    <w:rsid w:val="00481639"/>
    <w:rsid w:val="00481A42"/>
    <w:rsid w:val="0048427A"/>
    <w:rsid w:val="00484720"/>
    <w:rsid w:val="00486034"/>
    <w:rsid w:val="004870DD"/>
    <w:rsid w:val="004903A3"/>
    <w:rsid w:val="00490B79"/>
    <w:rsid w:val="00490CC1"/>
    <w:rsid w:val="004918DB"/>
    <w:rsid w:val="004929CE"/>
    <w:rsid w:val="00492B19"/>
    <w:rsid w:val="004963A2"/>
    <w:rsid w:val="00496920"/>
    <w:rsid w:val="004A118F"/>
    <w:rsid w:val="004A37FC"/>
    <w:rsid w:val="004A43C3"/>
    <w:rsid w:val="004A5180"/>
    <w:rsid w:val="004B0755"/>
    <w:rsid w:val="004B144E"/>
    <w:rsid w:val="004B210F"/>
    <w:rsid w:val="004B5E54"/>
    <w:rsid w:val="004B688D"/>
    <w:rsid w:val="004C1500"/>
    <w:rsid w:val="004C2189"/>
    <w:rsid w:val="004C4239"/>
    <w:rsid w:val="004C4DE1"/>
    <w:rsid w:val="004C4F21"/>
    <w:rsid w:val="004C5CBD"/>
    <w:rsid w:val="004C6DFC"/>
    <w:rsid w:val="004C7202"/>
    <w:rsid w:val="004C75B9"/>
    <w:rsid w:val="004D18A5"/>
    <w:rsid w:val="004D50BA"/>
    <w:rsid w:val="004D54D0"/>
    <w:rsid w:val="004D619B"/>
    <w:rsid w:val="004D6F48"/>
    <w:rsid w:val="004D7B76"/>
    <w:rsid w:val="004E04AB"/>
    <w:rsid w:val="004E26CB"/>
    <w:rsid w:val="004E3441"/>
    <w:rsid w:val="004E5EE8"/>
    <w:rsid w:val="004F21C0"/>
    <w:rsid w:val="004F23F2"/>
    <w:rsid w:val="004F5183"/>
    <w:rsid w:val="004F5519"/>
    <w:rsid w:val="004F6159"/>
    <w:rsid w:val="004F6AF7"/>
    <w:rsid w:val="004F7A68"/>
    <w:rsid w:val="00501545"/>
    <w:rsid w:val="00502236"/>
    <w:rsid w:val="00506602"/>
    <w:rsid w:val="00512147"/>
    <w:rsid w:val="0051273B"/>
    <w:rsid w:val="005128D9"/>
    <w:rsid w:val="00515805"/>
    <w:rsid w:val="005158DA"/>
    <w:rsid w:val="00515CE0"/>
    <w:rsid w:val="00521B30"/>
    <w:rsid w:val="00522230"/>
    <w:rsid w:val="005314D6"/>
    <w:rsid w:val="00533E03"/>
    <w:rsid w:val="00536613"/>
    <w:rsid w:val="005378A4"/>
    <w:rsid w:val="00545591"/>
    <w:rsid w:val="00545BED"/>
    <w:rsid w:val="00545C20"/>
    <w:rsid w:val="00547789"/>
    <w:rsid w:val="00547C54"/>
    <w:rsid w:val="00547CEA"/>
    <w:rsid w:val="00553DE3"/>
    <w:rsid w:val="00556E9A"/>
    <w:rsid w:val="00562A74"/>
    <w:rsid w:val="005648F6"/>
    <w:rsid w:val="00564F3B"/>
    <w:rsid w:val="00566767"/>
    <w:rsid w:val="00567490"/>
    <w:rsid w:val="005703F8"/>
    <w:rsid w:val="005712A7"/>
    <w:rsid w:val="00571F68"/>
    <w:rsid w:val="00572494"/>
    <w:rsid w:val="00573683"/>
    <w:rsid w:val="00573981"/>
    <w:rsid w:val="00580D89"/>
    <w:rsid w:val="00582742"/>
    <w:rsid w:val="00582983"/>
    <w:rsid w:val="005829CF"/>
    <w:rsid w:val="00585F98"/>
    <w:rsid w:val="00586EA1"/>
    <w:rsid w:val="00591C11"/>
    <w:rsid w:val="00593FB5"/>
    <w:rsid w:val="00594A2C"/>
    <w:rsid w:val="005958E1"/>
    <w:rsid w:val="00595F30"/>
    <w:rsid w:val="00596E09"/>
    <w:rsid w:val="005978D8"/>
    <w:rsid w:val="005A078F"/>
    <w:rsid w:val="005A1610"/>
    <w:rsid w:val="005A218C"/>
    <w:rsid w:val="005A3B50"/>
    <w:rsid w:val="005A3CFF"/>
    <w:rsid w:val="005A4910"/>
    <w:rsid w:val="005A6126"/>
    <w:rsid w:val="005A66F6"/>
    <w:rsid w:val="005A7A78"/>
    <w:rsid w:val="005B07F9"/>
    <w:rsid w:val="005B0D16"/>
    <w:rsid w:val="005B1C0C"/>
    <w:rsid w:val="005B21A2"/>
    <w:rsid w:val="005B26E9"/>
    <w:rsid w:val="005B3C4A"/>
    <w:rsid w:val="005B550B"/>
    <w:rsid w:val="005B5B12"/>
    <w:rsid w:val="005B5B23"/>
    <w:rsid w:val="005C23E9"/>
    <w:rsid w:val="005C247E"/>
    <w:rsid w:val="005C24FD"/>
    <w:rsid w:val="005C28F0"/>
    <w:rsid w:val="005C2938"/>
    <w:rsid w:val="005C38B4"/>
    <w:rsid w:val="005C44FD"/>
    <w:rsid w:val="005C63AF"/>
    <w:rsid w:val="005C7555"/>
    <w:rsid w:val="005C76C7"/>
    <w:rsid w:val="005D1330"/>
    <w:rsid w:val="005D3887"/>
    <w:rsid w:val="005D45F2"/>
    <w:rsid w:val="005D4E68"/>
    <w:rsid w:val="005D4E7E"/>
    <w:rsid w:val="005D603B"/>
    <w:rsid w:val="005D6384"/>
    <w:rsid w:val="005E1023"/>
    <w:rsid w:val="005E2237"/>
    <w:rsid w:val="005E2479"/>
    <w:rsid w:val="005E28E0"/>
    <w:rsid w:val="005F113D"/>
    <w:rsid w:val="005F150C"/>
    <w:rsid w:val="005F1E01"/>
    <w:rsid w:val="005F26A0"/>
    <w:rsid w:val="005F280B"/>
    <w:rsid w:val="005F3D1C"/>
    <w:rsid w:val="005F5AAF"/>
    <w:rsid w:val="005F5B69"/>
    <w:rsid w:val="005F6869"/>
    <w:rsid w:val="005F6E79"/>
    <w:rsid w:val="006006F3"/>
    <w:rsid w:val="00602486"/>
    <w:rsid w:val="00602B49"/>
    <w:rsid w:val="00604DA0"/>
    <w:rsid w:val="00605A8D"/>
    <w:rsid w:val="00606BA3"/>
    <w:rsid w:val="00607CE2"/>
    <w:rsid w:val="00607F56"/>
    <w:rsid w:val="00614F65"/>
    <w:rsid w:val="00615434"/>
    <w:rsid w:val="00615AB8"/>
    <w:rsid w:val="0061679A"/>
    <w:rsid w:val="00620E61"/>
    <w:rsid w:val="00623EF0"/>
    <w:rsid w:val="00623FDF"/>
    <w:rsid w:val="006242CE"/>
    <w:rsid w:val="00625AA9"/>
    <w:rsid w:val="00626AD4"/>
    <w:rsid w:val="00631A0B"/>
    <w:rsid w:val="00631DE1"/>
    <w:rsid w:val="00632A28"/>
    <w:rsid w:val="006340E2"/>
    <w:rsid w:val="00635649"/>
    <w:rsid w:val="00637219"/>
    <w:rsid w:val="00640BA0"/>
    <w:rsid w:val="00640EBE"/>
    <w:rsid w:val="00641E8A"/>
    <w:rsid w:val="00643A82"/>
    <w:rsid w:val="00643EA3"/>
    <w:rsid w:val="006446A2"/>
    <w:rsid w:val="006448BF"/>
    <w:rsid w:val="00647064"/>
    <w:rsid w:val="00650E96"/>
    <w:rsid w:val="00653264"/>
    <w:rsid w:val="00654302"/>
    <w:rsid w:val="00654518"/>
    <w:rsid w:val="00654A8A"/>
    <w:rsid w:val="00655C5B"/>
    <w:rsid w:val="00655CAE"/>
    <w:rsid w:val="0065678E"/>
    <w:rsid w:val="006573C6"/>
    <w:rsid w:val="00660A3D"/>
    <w:rsid w:val="00662B09"/>
    <w:rsid w:val="00664D4C"/>
    <w:rsid w:val="006666FC"/>
    <w:rsid w:val="00670AEA"/>
    <w:rsid w:val="00671FB4"/>
    <w:rsid w:val="00674204"/>
    <w:rsid w:val="00675D03"/>
    <w:rsid w:val="00676A06"/>
    <w:rsid w:val="0067732A"/>
    <w:rsid w:val="00677D5F"/>
    <w:rsid w:val="00680A5F"/>
    <w:rsid w:val="00680C56"/>
    <w:rsid w:val="006838E2"/>
    <w:rsid w:val="00683EC8"/>
    <w:rsid w:val="00684F91"/>
    <w:rsid w:val="00686729"/>
    <w:rsid w:val="00686C27"/>
    <w:rsid w:val="006907A2"/>
    <w:rsid w:val="00694F6C"/>
    <w:rsid w:val="00696038"/>
    <w:rsid w:val="00697380"/>
    <w:rsid w:val="00697B97"/>
    <w:rsid w:val="006A0A69"/>
    <w:rsid w:val="006A0CDA"/>
    <w:rsid w:val="006A1050"/>
    <w:rsid w:val="006A1478"/>
    <w:rsid w:val="006A1730"/>
    <w:rsid w:val="006A46D2"/>
    <w:rsid w:val="006A5C3D"/>
    <w:rsid w:val="006A63BC"/>
    <w:rsid w:val="006B1F3F"/>
    <w:rsid w:val="006B26B0"/>
    <w:rsid w:val="006B32D7"/>
    <w:rsid w:val="006B3F13"/>
    <w:rsid w:val="006B512C"/>
    <w:rsid w:val="006B764A"/>
    <w:rsid w:val="006C0271"/>
    <w:rsid w:val="006C63E5"/>
    <w:rsid w:val="006C68C4"/>
    <w:rsid w:val="006C7A53"/>
    <w:rsid w:val="006D2CB3"/>
    <w:rsid w:val="006D3ACA"/>
    <w:rsid w:val="006D5E22"/>
    <w:rsid w:val="006D6BFA"/>
    <w:rsid w:val="006E1C6E"/>
    <w:rsid w:val="006E3490"/>
    <w:rsid w:val="006E4307"/>
    <w:rsid w:val="006E44B4"/>
    <w:rsid w:val="006E5A59"/>
    <w:rsid w:val="006E667E"/>
    <w:rsid w:val="006F1426"/>
    <w:rsid w:val="006F410B"/>
    <w:rsid w:val="006F5187"/>
    <w:rsid w:val="006F6086"/>
    <w:rsid w:val="006F7236"/>
    <w:rsid w:val="007005EF"/>
    <w:rsid w:val="00700A66"/>
    <w:rsid w:val="00700C1C"/>
    <w:rsid w:val="00701F43"/>
    <w:rsid w:val="00702FF3"/>
    <w:rsid w:val="007059CF"/>
    <w:rsid w:val="00706761"/>
    <w:rsid w:val="00710335"/>
    <w:rsid w:val="00710C9A"/>
    <w:rsid w:val="00711324"/>
    <w:rsid w:val="00711F69"/>
    <w:rsid w:val="00713B05"/>
    <w:rsid w:val="00713BE7"/>
    <w:rsid w:val="007148F7"/>
    <w:rsid w:val="0071519D"/>
    <w:rsid w:val="00720826"/>
    <w:rsid w:val="0072204B"/>
    <w:rsid w:val="00723641"/>
    <w:rsid w:val="0072378D"/>
    <w:rsid w:val="00726141"/>
    <w:rsid w:val="00727DBD"/>
    <w:rsid w:val="00731455"/>
    <w:rsid w:val="00735069"/>
    <w:rsid w:val="0073566C"/>
    <w:rsid w:val="00735CF4"/>
    <w:rsid w:val="0073604E"/>
    <w:rsid w:val="00736C5A"/>
    <w:rsid w:val="0073713A"/>
    <w:rsid w:val="00740B92"/>
    <w:rsid w:val="00741367"/>
    <w:rsid w:val="00742B05"/>
    <w:rsid w:val="0074316C"/>
    <w:rsid w:val="00745F16"/>
    <w:rsid w:val="007517DA"/>
    <w:rsid w:val="00751FE7"/>
    <w:rsid w:val="00753A31"/>
    <w:rsid w:val="00755388"/>
    <w:rsid w:val="007557CB"/>
    <w:rsid w:val="00755BD6"/>
    <w:rsid w:val="00761714"/>
    <w:rsid w:val="00765426"/>
    <w:rsid w:val="00765949"/>
    <w:rsid w:val="007714EF"/>
    <w:rsid w:val="0077239E"/>
    <w:rsid w:val="00772A71"/>
    <w:rsid w:val="00772E23"/>
    <w:rsid w:val="00773307"/>
    <w:rsid w:val="007739DB"/>
    <w:rsid w:val="007757CB"/>
    <w:rsid w:val="007770AC"/>
    <w:rsid w:val="00781868"/>
    <w:rsid w:val="00781D87"/>
    <w:rsid w:val="0078202A"/>
    <w:rsid w:val="0078519B"/>
    <w:rsid w:val="00790703"/>
    <w:rsid w:val="007919D8"/>
    <w:rsid w:val="00793606"/>
    <w:rsid w:val="00794903"/>
    <w:rsid w:val="007953C3"/>
    <w:rsid w:val="00795C38"/>
    <w:rsid w:val="007962C8"/>
    <w:rsid w:val="007962CF"/>
    <w:rsid w:val="00796557"/>
    <w:rsid w:val="0079692F"/>
    <w:rsid w:val="007A307D"/>
    <w:rsid w:val="007A50BF"/>
    <w:rsid w:val="007A66B8"/>
    <w:rsid w:val="007A6985"/>
    <w:rsid w:val="007B0BAB"/>
    <w:rsid w:val="007B4014"/>
    <w:rsid w:val="007B46EF"/>
    <w:rsid w:val="007B64DD"/>
    <w:rsid w:val="007B6E8C"/>
    <w:rsid w:val="007B749E"/>
    <w:rsid w:val="007C0E6A"/>
    <w:rsid w:val="007C3A84"/>
    <w:rsid w:val="007C4293"/>
    <w:rsid w:val="007C61CB"/>
    <w:rsid w:val="007D01A8"/>
    <w:rsid w:val="007D157A"/>
    <w:rsid w:val="007D1E9B"/>
    <w:rsid w:val="007D4318"/>
    <w:rsid w:val="007D6838"/>
    <w:rsid w:val="007D6AA2"/>
    <w:rsid w:val="007D6E10"/>
    <w:rsid w:val="007D75A6"/>
    <w:rsid w:val="007D75EE"/>
    <w:rsid w:val="007D7708"/>
    <w:rsid w:val="007D787C"/>
    <w:rsid w:val="007E31AC"/>
    <w:rsid w:val="007E4552"/>
    <w:rsid w:val="007F0F47"/>
    <w:rsid w:val="007F7AF7"/>
    <w:rsid w:val="00801574"/>
    <w:rsid w:val="0080301A"/>
    <w:rsid w:val="008076BF"/>
    <w:rsid w:val="008117E8"/>
    <w:rsid w:val="00811BB4"/>
    <w:rsid w:val="0081385A"/>
    <w:rsid w:val="008148C2"/>
    <w:rsid w:val="008161E8"/>
    <w:rsid w:val="008217FF"/>
    <w:rsid w:val="00821A6C"/>
    <w:rsid w:val="00822114"/>
    <w:rsid w:val="008225F9"/>
    <w:rsid w:val="0082486E"/>
    <w:rsid w:val="00824CE7"/>
    <w:rsid w:val="008265CB"/>
    <w:rsid w:val="00826AB4"/>
    <w:rsid w:val="008316B8"/>
    <w:rsid w:val="00832480"/>
    <w:rsid w:val="008326A6"/>
    <w:rsid w:val="008333BD"/>
    <w:rsid w:val="008344AA"/>
    <w:rsid w:val="00834E1B"/>
    <w:rsid w:val="00840874"/>
    <w:rsid w:val="008433F4"/>
    <w:rsid w:val="008434EE"/>
    <w:rsid w:val="00843579"/>
    <w:rsid w:val="0084394C"/>
    <w:rsid w:val="00844EE8"/>
    <w:rsid w:val="0084513C"/>
    <w:rsid w:val="00846A29"/>
    <w:rsid w:val="00846BA0"/>
    <w:rsid w:val="00850574"/>
    <w:rsid w:val="008511FF"/>
    <w:rsid w:val="00851A6E"/>
    <w:rsid w:val="00854934"/>
    <w:rsid w:val="0085529F"/>
    <w:rsid w:val="00856D22"/>
    <w:rsid w:val="00857D24"/>
    <w:rsid w:val="00865A1B"/>
    <w:rsid w:val="00867EBF"/>
    <w:rsid w:val="008724E8"/>
    <w:rsid w:val="00874634"/>
    <w:rsid w:val="0087476B"/>
    <w:rsid w:val="00876C88"/>
    <w:rsid w:val="00877044"/>
    <w:rsid w:val="0088084E"/>
    <w:rsid w:val="00880C88"/>
    <w:rsid w:val="008810D2"/>
    <w:rsid w:val="008817DB"/>
    <w:rsid w:val="00882727"/>
    <w:rsid w:val="0088331C"/>
    <w:rsid w:val="00883D15"/>
    <w:rsid w:val="0088463E"/>
    <w:rsid w:val="00884B00"/>
    <w:rsid w:val="008852A8"/>
    <w:rsid w:val="00885752"/>
    <w:rsid w:val="0088732E"/>
    <w:rsid w:val="008876B1"/>
    <w:rsid w:val="00887EDD"/>
    <w:rsid w:val="00890236"/>
    <w:rsid w:val="0089181E"/>
    <w:rsid w:val="00892077"/>
    <w:rsid w:val="0089226B"/>
    <w:rsid w:val="00893BC5"/>
    <w:rsid w:val="00893FD0"/>
    <w:rsid w:val="0089458D"/>
    <w:rsid w:val="008961FD"/>
    <w:rsid w:val="008A06CD"/>
    <w:rsid w:val="008A3B69"/>
    <w:rsid w:val="008A5F85"/>
    <w:rsid w:val="008A6308"/>
    <w:rsid w:val="008A727A"/>
    <w:rsid w:val="008B7838"/>
    <w:rsid w:val="008C069F"/>
    <w:rsid w:val="008C2103"/>
    <w:rsid w:val="008C4F7C"/>
    <w:rsid w:val="008C6CE9"/>
    <w:rsid w:val="008D6069"/>
    <w:rsid w:val="008D6145"/>
    <w:rsid w:val="008E0E79"/>
    <w:rsid w:val="008E1B40"/>
    <w:rsid w:val="008E2293"/>
    <w:rsid w:val="008E2317"/>
    <w:rsid w:val="008E4DDA"/>
    <w:rsid w:val="008F039F"/>
    <w:rsid w:val="008F34B0"/>
    <w:rsid w:val="008F3A25"/>
    <w:rsid w:val="008F4292"/>
    <w:rsid w:val="008F6998"/>
    <w:rsid w:val="00903B95"/>
    <w:rsid w:val="00903CCF"/>
    <w:rsid w:val="00903D6E"/>
    <w:rsid w:val="00906219"/>
    <w:rsid w:val="0090650B"/>
    <w:rsid w:val="00906547"/>
    <w:rsid w:val="00906855"/>
    <w:rsid w:val="009075D9"/>
    <w:rsid w:val="0090776C"/>
    <w:rsid w:val="00911C53"/>
    <w:rsid w:val="009123EA"/>
    <w:rsid w:val="0091245C"/>
    <w:rsid w:val="0091398B"/>
    <w:rsid w:val="00917A3B"/>
    <w:rsid w:val="0092019C"/>
    <w:rsid w:val="009255E1"/>
    <w:rsid w:val="009264BF"/>
    <w:rsid w:val="00931C35"/>
    <w:rsid w:val="00934352"/>
    <w:rsid w:val="00935570"/>
    <w:rsid w:val="00937141"/>
    <w:rsid w:val="009426E4"/>
    <w:rsid w:val="00945144"/>
    <w:rsid w:val="00946668"/>
    <w:rsid w:val="00954ABC"/>
    <w:rsid w:val="00955289"/>
    <w:rsid w:val="00956ABF"/>
    <w:rsid w:val="009571B8"/>
    <w:rsid w:val="00960DD6"/>
    <w:rsid w:val="009622B3"/>
    <w:rsid w:val="00962472"/>
    <w:rsid w:val="009626FA"/>
    <w:rsid w:val="0096319A"/>
    <w:rsid w:val="0096474F"/>
    <w:rsid w:val="00965810"/>
    <w:rsid w:val="009714A3"/>
    <w:rsid w:val="00973B09"/>
    <w:rsid w:val="009773B9"/>
    <w:rsid w:val="0098000E"/>
    <w:rsid w:val="00984607"/>
    <w:rsid w:val="00987CD2"/>
    <w:rsid w:val="00992405"/>
    <w:rsid w:val="00992C42"/>
    <w:rsid w:val="0099433D"/>
    <w:rsid w:val="00995457"/>
    <w:rsid w:val="009960AA"/>
    <w:rsid w:val="009962C7"/>
    <w:rsid w:val="00996403"/>
    <w:rsid w:val="009A1440"/>
    <w:rsid w:val="009A5361"/>
    <w:rsid w:val="009A5EF9"/>
    <w:rsid w:val="009A604D"/>
    <w:rsid w:val="009A79E2"/>
    <w:rsid w:val="009A7A9F"/>
    <w:rsid w:val="009B3FA3"/>
    <w:rsid w:val="009B485D"/>
    <w:rsid w:val="009B6304"/>
    <w:rsid w:val="009B780B"/>
    <w:rsid w:val="009C1CDC"/>
    <w:rsid w:val="009C510D"/>
    <w:rsid w:val="009D3676"/>
    <w:rsid w:val="009E0E54"/>
    <w:rsid w:val="009E1B60"/>
    <w:rsid w:val="009E6E4E"/>
    <w:rsid w:val="009F0BD9"/>
    <w:rsid w:val="009F21C8"/>
    <w:rsid w:val="009F25F8"/>
    <w:rsid w:val="009F3EB5"/>
    <w:rsid w:val="009F4C75"/>
    <w:rsid w:val="009F4EB3"/>
    <w:rsid w:val="009F5BBC"/>
    <w:rsid w:val="009F725C"/>
    <w:rsid w:val="009F7456"/>
    <w:rsid w:val="009F756B"/>
    <w:rsid w:val="00A033D3"/>
    <w:rsid w:val="00A06DF9"/>
    <w:rsid w:val="00A23F94"/>
    <w:rsid w:val="00A26E75"/>
    <w:rsid w:val="00A3001F"/>
    <w:rsid w:val="00A3103B"/>
    <w:rsid w:val="00A3187B"/>
    <w:rsid w:val="00A31BE4"/>
    <w:rsid w:val="00A32A68"/>
    <w:rsid w:val="00A352F4"/>
    <w:rsid w:val="00A35FEF"/>
    <w:rsid w:val="00A3767F"/>
    <w:rsid w:val="00A40AE7"/>
    <w:rsid w:val="00A415B7"/>
    <w:rsid w:val="00A42596"/>
    <w:rsid w:val="00A42E8A"/>
    <w:rsid w:val="00A4302E"/>
    <w:rsid w:val="00A44401"/>
    <w:rsid w:val="00A4489A"/>
    <w:rsid w:val="00A46A40"/>
    <w:rsid w:val="00A473D8"/>
    <w:rsid w:val="00A47507"/>
    <w:rsid w:val="00A47619"/>
    <w:rsid w:val="00A50A08"/>
    <w:rsid w:val="00A5105B"/>
    <w:rsid w:val="00A51B4E"/>
    <w:rsid w:val="00A60BCF"/>
    <w:rsid w:val="00A65CD0"/>
    <w:rsid w:val="00A71C10"/>
    <w:rsid w:val="00A72356"/>
    <w:rsid w:val="00A73695"/>
    <w:rsid w:val="00A74254"/>
    <w:rsid w:val="00A77041"/>
    <w:rsid w:val="00A80FD5"/>
    <w:rsid w:val="00A81A83"/>
    <w:rsid w:val="00A8694D"/>
    <w:rsid w:val="00A87667"/>
    <w:rsid w:val="00A921FA"/>
    <w:rsid w:val="00A92FCF"/>
    <w:rsid w:val="00A940F1"/>
    <w:rsid w:val="00A94BD1"/>
    <w:rsid w:val="00A968A9"/>
    <w:rsid w:val="00AA1029"/>
    <w:rsid w:val="00AA1362"/>
    <w:rsid w:val="00AA35AA"/>
    <w:rsid w:val="00AA41A1"/>
    <w:rsid w:val="00AA60EC"/>
    <w:rsid w:val="00AB4ED8"/>
    <w:rsid w:val="00AB7701"/>
    <w:rsid w:val="00AB773E"/>
    <w:rsid w:val="00AB7AA1"/>
    <w:rsid w:val="00AC01D7"/>
    <w:rsid w:val="00AC10B5"/>
    <w:rsid w:val="00AC1FB2"/>
    <w:rsid w:val="00AC327D"/>
    <w:rsid w:val="00AC6AA5"/>
    <w:rsid w:val="00AC775C"/>
    <w:rsid w:val="00AD1633"/>
    <w:rsid w:val="00AD2522"/>
    <w:rsid w:val="00AD76DD"/>
    <w:rsid w:val="00AE35DC"/>
    <w:rsid w:val="00AE46BF"/>
    <w:rsid w:val="00AE4B4D"/>
    <w:rsid w:val="00AF26A2"/>
    <w:rsid w:val="00AF38E4"/>
    <w:rsid w:val="00AF5222"/>
    <w:rsid w:val="00AF5CB4"/>
    <w:rsid w:val="00AF6830"/>
    <w:rsid w:val="00AF6927"/>
    <w:rsid w:val="00B00EA8"/>
    <w:rsid w:val="00B0107C"/>
    <w:rsid w:val="00B02567"/>
    <w:rsid w:val="00B02B50"/>
    <w:rsid w:val="00B03B36"/>
    <w:rsid w:val="00B06654"/>
    <w:rsid w:val="00B137F7"/>
    <w:rsid w:val="00B139BC"/>
    <w:rsid w:val="00B159B4"/>
    <w:rsid w:val="00B15DA9"/>
    <w:rsid w:val="00B167CA"/>
    <w:rsid w:val="00B17058"/>
    <w:rsid w:val="00B17BB5"/>
    <w:rsid w:val="00B20103"/>
    <w:rsid w:val="00B23AA9"/>
    <w:rsid w:val="00B251B2"/>
    <w:rsid w:val="00B262A6"/>
    <w:rsid w:val="00B31C9B"/>
    <w:rsid w:val="00B3205E"/>
    <w:rsid w:val="00B3408A"/>
    <w:rsid w:val="00B36296"/>
    <w:rsid w:val="00B377AF"/>
    <w:rsid w:val="00B40FC3"/>
    <w:rsid w:val="00B421D8"/>
    <w:rsid w:val="00B42D2F"/>
    <w:rsid w:val="00B44C81"/>
    <w:rsid w:val="00B50E73"/>
    <w:rsid w:val="00B51021"/>
    <w:rsid w:val="00B52456"/>
    <w:rsid w:val="00B5257D"/>
    <w:rsid w:val="00B529E9"/>
    <w:rsid w:val="00B53A27"/>
    <w:rsid w:val="00B544D4"/>
    <w:rsid w:val="00B547C5"/>
    <w:rsid w:val="00B54DA3"/>
    <w:rsid w:val="00B55BD3"/>
    <w:rsid w:val="00B56FAD"/>
    <w:rsid w:val="00B6064F"/>
    <w:rsid w:val="00B607DE"/>
    <w:rsid w:val="00B61B21"/>
    <w:rsid w:val="00B633E1"/>
    <w:rsid w:val="00B63541"/>
    <w:rsid w:val="00B639A2"/>
    <w:rsid w:val="00B63A9A"/>
    <w:rsid w:val="00B648F4"/>
    <w:rsid w:val="00B67EE2"/>
    <w:rsid w:val="00B70451"/>
    <w:rsid w:val="00B70C74"/>
    <w:rsid w:val="00B72396"/>
    <w:rsid w:val="00B73B09"/>
    <w:rsid w:val="00B74C70"/>
    <w:rsid w:val="00B76151"/>
    <w:rsid w:val="00B76851"/>
    <w:rsid w:val="00B76980"/>
    <w:rsid w:val="00B810AB"/>
    <w:rsid w:val="00B81B7A"/>
    <w:rsid w:val="00B8509F"/>
    <w:rsid w:val="00B85559"/>
    <w:rsid w:val="00B85F14"/>
    <w:rsid w:val="00B876A7"/>
    <w:rsid w:val="00B90C1E"/>
    <w:rsid w:val="00B93192"/>
    <w:rsid w:val="00B93AA3"/>
    <w:rsid w:val="00B9479C"/>
    <w:rsid w:val="00BA0D54"/>
    <w:rsid w:val="00BA3FE1"/>
    <w:rsid w:val="00BA56FA"/>
    <w:rsid w:val="00BA5BAE"/>
    <w:rsid w:val="00BB0440"/>
    <w:rsid w:val="00BB0821"/>
    <w:rsid w:val="00BB1AAC"/>
    <w:rsid w:val="00BB25C3"/>
    <w:rsid w:val="00BB6633"/>
    <w:rsid w:val="00BB7059"/>
    <w:rsid w:val="00BB708A"/>
    <w:rsid w:val="00BC1F2A"/>
    <w:rsid w:val="00BC75D4"/>
    <w:rsid w:val="00BC7FA5"/>
    <w:rsid w:val="00BD2513"/>
    <w:rsid w:val="00BD4AE4"/>
    <w:rsid w:val="00BE0111"/>
    <w:rsid w:val="00BE1AE0"/>
    <w:rsid w:val="00BE22ED"/>
    <w:rsid w:val="00BE2863"/>
    <w:rsid w:val="00BE51A6"/>
    <w:rsid w:val="00BE5784"/>
    <w:rsid w:val="00BE582E"/>
    <w:rsid w:val="00BE7EB9"/>
    <w:rsid w:val="00BF02C5"/>
    <w:rsid w:val="00BF051F"/>
    <w:rsid w:val="00BF18E3"/>
    <w:rsid w:val="00BF21A5"/>
    <w:rsid w:val="00BF2282"/>
    <w:rsid w:val="00BF401F"/>
    <w:rsid w:val="00BF6D12"/>
    <w:rsid w:val="00BF77DD"/>
    <w:rsid w:val="00C0046D"/>
    <w:rsid w:val="00C02A82"/>
    <w:rsid w:val="00C066BF"/>
    <w:rsid w:val="00C07868"/>
    <w:rsid w:val="00C119F6"/>
    <w:rsid w:val="00C11B40"/>
    <w:rsid w:val="00C11F10"/>
    <w:rsid w:val="00C155EF"/>
    <w:rsid w:val="00C15E6F"/>
    <w:rsid w:val="00C173BD"/>
    <w:rsid w:val="00C20B86"/>
    <w:rsid w:val="00C20D59"/>
    <w:rsid w:val="00C21451"/>
    <w:rsid w:val="00C21E7E"/>
    <w:rsid w:val="00C225FF"/>
    <w:rsid w:val="00C24945"/>
    <w:rsid w:val="00C25111"/>
    <w:rsid w:val="00C2726F"/>
    <w:rsid w:val="00C3392E"/>
    <w:rsid w:val="00C33EEE"/>
    <w:rsid w:val="00C40D9F"/>
    <w:rsid w:val="00C4356E"/>
    <w:rsid w:val="00C45988"/>
    <w:rsid w:val="00C45AD3"/>
    <w:rsid w:val="00C50727"/>
    <w:rsid w:val="00C50805"/>
    <w:rsid w:val="00C55534"/>
    <w:rsid w:val="00C5554A"/>
    <w:rsid w:val="00C55BF5"/>
    <w:rsid w:val="00C55C46"/>
    <w:rsid w:val="00C56F3D"/>
    <w:rsid w:val="00C57055"/>
    <w:rsid w:val="00C57FDF"/>
    <w:rsid w:val="00C606F1"/>
    <w:rsid w:val="00C60924"/>
    <w:rsid w:val="00C62147"/>
    <w:rsid w:val="00C652F0"/>
    <w:rsid w:val="00C65EF4"/>
    <w:rsid w:val="00C66C0F"/>
    <w:rsid w:val="00C66F3A"/>
    <w:rsid w:val="00C67148"/>
    <w:rsid w:val="00C703EA"/>
    <w:rsid w:val="00C76942"/>
    <w:rsid w:val="00C76CB0"/>
    <w:rsid w:val="00C772E6"/>
    <w:rsid w:val="00C81340"/>
    <w:rsid w:val="00C8252D"/>
    <w:rsid w:val="00C85086"/>
    <w:rsid w:val="00C85713"/>
    <w:rsid w:val="00C8579C"/>
    <w:rsid w:val="00C87FBB"/>
    <w:rsid w:val="00C9269E"/>
    <w:rsid w:val="00C92C57"/>
    <w:rsid w:val="00CA391B"/>
    <w:rsid w:val="00CA3AD6"/>
    <w:rsid w:val="00CA3C93"/>
    <w:rsid w:val="00CA3CDF"/>
    <w:rsid w:val="00CA48B6"/>
    <w:rsid w:val="00CA5974"/>
    <w:rsid w:val="00CA647A"/>
    <w:rsid w:val="00CA6596"/>
    <w:rsid w:val="00CA6B51"/>
    <w:rsid w:val="00CA6D27"/>
    <w:rsid w:val="00CA75B4"/>
    <w:rsid w:val="00CB0746"/>
    <w:rsid w:val="00CB14F8"/>
    <w:rsid w:val="00CB1939"/>
    <w:rsid w:val="00CB2C93"/>
    <w:rsid w:val="00CB4370"/>
    <w:rsid w:val="00CB4817"/>
    <w:rsid w:val="00CB5031"/>
    <w:rsid w:val="00CB6310"/>
    <w:rsid w:val="00CC10A2"/>
    <w:rsid w:val="00CC16ED"/>
    <w:rsid w:val="00CC2CE4"/>
    <w:rsid w:val="00CC335B"/>
    <w:rsid w:val="00CC4703"/>
    <w:rsid w:val="00CC4C57"/>
    <w:rsid w:val="00CC5309"/>
    <w:rsid w:val="00CC5AAB"/>
    <w:rsid w:val="00CC5E93"/>
    <w:rsid w:val="00CC630D"/>
    <w:rsid w:val="00CC65B3"/>
    <w:rsid w:val="00CC7B85"/>
    <w:rsid w:val="00CD0AF7"/>
    <w:rsid w:val="00CD1AB2"/>
    <w:rsid w:val="00CD5FD5"/>
    <w:rsid w:val="00CD78C4"/>
    <w:rsid w:val="00CE0351"/>
    <w:rsid w:val="00CE0A3E"/>
    <w:rsid w:val="00CE24C4"/>
    <w:rsid w:val="00CE29B1"/>
    <w:rsid w:val="00CE2D25"/>
    <w:rsid w:val="00CE2E65"/>
    <w:rsid w:val="00CE399B"/>
    <w:rsid w:val="00CE49CF"/>
    <w:rsid w:val="00CE59DC"/>
    <w:rsid w:val="00CE5C0C"/>
    <w:rsid w:val="00CF1EE7"/>
    <w:rsid w:val="00CF31B8"/>
    <w:rsid w:val="00CF4635"/>
    <w:rsid w:val="00CF5438"/>
    <w:rsid w:val="00CF5932"/>
    <w:rsid w:val="00CF6381"/>
    <w:rsid w:val="00CF7F3A"/>
    <w:rsid w:val="00D02663"/>
    <w:rsid w:val="00D0390C"/>
    <w:rsid w:val="00D04D0D"/>
    <w:rsid w:val="00D10DAF"/>
    <w:rsid w:val="00D14DE1"/>
    <w:rsid w:val="00D15668"/>
    <w:rsid w:val="00D15BFB"/>
    <w:rsid w:val="00D250A9"/>
    <w:rsid w:val="00D25D83"/>
    <w:rsid w:val="00D32E04"/>
    <w:rsid w:val="00D35E8F"/>
    <w:rsid w:val="00D366F5"/>
    <w:rsid w:val="00D37695"/>
    <w:rsid w:val="00D377BE"/>
    <w:rsid w:val="00D41536"/>
    <w:rsid w:val="00D416CA"/>
    <w:rsid w:val="00D41B6D"/>
    <w:rsid w:val="00D461A2"/>
    <w:rsid w:val="00D50C61"/>
    <w:rsid w:val="00D53346"/>
    <w:rsid w:val="00D5380B"/>
    <w:rsid w:val="00D610AA"/>
    <w:rsid w:val="00D6300D"/>
    <w:rsid w:val="00D64BC3"/>
    <w:rsid w:val="00D7206D"/>
    <w:rsid w:val="00D72CD6"/>
    <w:rsid w:val="00D73B1C"/>
    <w:rsid w:val="00D73D98"/>
    <w:rsid w:val="00D763D1"/>
    <w:rsid w:val="00D7689E"/>
    <w:rsid w:val="00D76EDE"/>
    <w:rsid w:val="00D777F1"/>
    <w:rsid w:val="00D7793B"/>
    <w:rsid w:val="00D81E1D"/>
    <w:rsid w:val="00D8271E"/>
    <w:rsid w:val="00D83298"/>
    <w:rsid w:val="00D83D96"/>
    <w:rsid w:val="00D8414D"/>
    <w:rsid w:val="00D8706E"/>
    <w:rsid w:val="00D91869"/>
    <w:rsid w:val="00D91CE1"/>
    <w:rsid w:val="00D92627"/>
    <w:rsid w:val="00D92EC2"/>
    <w:rsid w:val="00D92FD4"/>
    <w:rsid w:val="00D93E1E"/>
    <w:rsid w:val="00D9436C"/>
    <w:rsid w:val="00D95053"/>
    <w:rsid w:val="00D95613"/>
    <w:rsid w:val="00D95A9F"/>
    <w:rsid w:val="00D97458"/>
    <w:rsid w:val="00DA3051"/>
    <w:rsid w:val="00DA41B1"/>
    <w:rsid w:val="00DA7BDA"/>
    <w:rsid w:val="00DB0DF0"/>
    <w:rsid w:val="00DB17CD"/>
    <w:rsid w:val="00DB41E6"/>
    <w:rsid w:val="00DB6367"/>
    <w:rsid w:val="00DB6CA0"/>
    <w:rsid w:val="00DC3478"/>
    <w:rsid w:val="00DC43A9"/>
    <w:rsid w:val="00DC4A52"/>
    <w:rsid w:val="00DC7181"/>
    <w:rsid w:val="00DC77D9"/>
    <w:rsid w:val="00DC792B"/>
    <w:rsid w:val="00DD22C6"/>
    <w:rsid w:val="00DD469C"/>
    <w:rsid w:val="00DD5BDB"/>
    <w:rsid w:val="00DD65C1"/>
    <w:rsid w:val="00DE0F16"/>
    <w:rsid w:val="00DE129F"/>
    <w:rsid w:val="00DE12BD"/>
    <w:rsid w:val="00DE212A"/>
    <w:rsid w:val="00DE43A7"/>
    <w:rsid w:val="00DE5616"/>
    <w:rsid w:val="00DE602C"/>
    <w:rsid w:val="00DF094E"/>
    <w:rsid w:val="00DF1614"/>
    <w:rsid w:val="00DF2B4E"/>
    <w:rsid w:val="00DF4DA6"/>
    <w:rsid w:val="00DF7086"/>
    <w:rsid w:val="00E0100F"/>
    <w:rsid w:val="00E01B96"/>
    <w:rsid w:val="00E03EAA"/>
    <w:rsid w:val="00E043C6"/>
    <w:rsid w:val="00E0477C"/>
    <w:rsid w:val="00E05340"/>
    <w:rsid w:val="00E06B69"/>
    <w:rsid w:val="00E06BA6"/>
    <w:rsid w:val="00E07A06"/>
    <w:rsid w:val="00E07B17"/>
    <w:rsid w:val="00E10C3D"/>
    <w:rsid w:val="00E12F5D"/>
    <w:rsid w:val="00E13909"/>
    <w:rsid w:val="00E156E9"/>
    <w:rsid w:val="00E1704E"/>
    <w:rsid w:val="00E2355A"/>
    <w:rsid w:val="00E252CA"/>
    <w:rsid w:val="00E27EF1"/>
    <w:rsid w:val="00E3022B"/>
    <w:rsid w:val="00E3141C"/>
    <w:rsid w:val="00E31758"/>
    <w:rsid w:val="00E33674"/>
    <w:rsid w:val="00E351DD"/>
    <w:rsid w:val="00E37317"/>
    <w:rsid w:val="00E37AD3"/>
    <w:rsid w:val="00E42171"/>
    <w:rsid w:val="00E46E58"/>
    <w:rsid w:val="00E50033"/>
    <w:rsid w:val="00E50D9A"/>
    <w:rsid w:val="00E51318"/>
    <w:rsid w:val="00E51E95"/>
    <w:rsid w:val="00E52F8E"/>
    <w:rsid w:val="00E538D3"/>
    <w:rsid w:val="00E54658"/>
    <w:rsid w:val="00E55148"/>
    <w:rsid w:val="00E56BB5"/>
    <w:rsid w:val="00E57B5B"/>
    <w:rsid w:val="00E671FC"/>
    <w:rsid w:val="00E72204"/>
    <w:rsid w:val="00E756D3"/>
    <w:rsid w:val="00E76A55"/>
    <w:rsid w:val="00E822BF"/>
    <w:rsid w:val="00E8373F"/>
    <w:rsid w:val="00E8574E"/>
    <w:rsid w:val="00E86885"/>
    <w:rsid w:val="00E86974"/>
    <w:rsid w:val="00E9146B"/>
    <w:rsid w:val="00E93A59"/>
    <w:rsid w:val="00E97F69"/>
    <w:rsid w:val="00EA0E67"/>
    <w:rsid w:val="00EA1B58"/>
    <w:rsid w:val="00EA43FA"/>
    <w:rsid w:val="00EA5271"/>
    <w:rsid w:val="00EA59DD"/>
    <w:rsid w:val="00EA61E3"/>
    <w:rsid w:val="00EB1A84"/>
    <w:rsid w:val="00EC405D"/>
    <w:rsid w:val="00EC6E63"/>
    <w:rsid w:val="00EC7215"/>
    <w:rsid w:val="00EC74A7"/>
    <w:rsid w:val="00ED002B"/>
    <w:rsid w:val="00ED49EF"/>
    <w:rsid w:val="00ED5D0C"/>
    <w:rsid w:val="00ED799C"/>
    <w:rsid w:val="00EE11A4"/>
    <w:rsid w:val="00EE3362"/>
    <w:rsid w:val="00EE54FF"/>
    <w:rsid w:val="00EE57FC"/>
    <w:rsid w:val="00EF155F"/>
    <w:rsid w:val="00EF36FB"/>
    <w:rsid w:val="00EF3BC7"/>
    <w:rsid w:val="00EF5C9C"/>
    <w:rsid w:val="00EF6868"/>
    <w:rsid w:val="00EF775A"/>
    <w:rsid w:val="00F0209A"/>
    <w:rsid w:val="00F02E74"/>
    <w:rsid w:val="00F04588"/>
    <w:rsid w:val="00F04CBD"/>
    <w:rsid w:val="00F0623B"/>
    <w:rsid w:val="00F07602"/>
    <w:rsid w:val="00F1046D"/>
    <w:rsid w:val="00F104E9"/>
    <w:rsid w:val="00F17645"/>
    <w:rsid w:val="00F20398"/>
    <w:rsid w:val="00F253CF"/>
    <w:rsid w:val="00F30BCC"/>
    <w:rsid w:val="00F32C2A"/>
    <w:rsid w:val="00F343DE"/>
    <w:rsid w:val="00F358B0"/>
    <w:rsid w:val="00F35F34"/>
    <w:rsid w:val="00F37737"/>
    <w:rsid w:val="00F4272B"/>
    <w:rsid w:val="00F43113"/>
    <w:rsid w:val="00F43A24"/>
    <w:rsid w:val="00F44A47"/>
    <w:rsid w:val="00F45855"/>
    <w:rsid w:val="00F47B4D"/>
    <w:rsid w:val="00F47E23"/>
    <w:rsid w:val="00F509D4"/>
    <w:rsid w:val="00F5218A"/>
    <w:rsid w:val="00F542D4"/>
    <w:rsid w:val="00F545C8"/>
    <w:rsid w:val="00F60539"/>
    <w:rsid w:val="00F61B16"/>
    <w:rsid w:val="00F62285"/>
    <w:rsid w:val="00F62463"/>
    <w:rsid w:val="00F62533"/>
    <w:rsid w:val="00F62F91"/>
    <w:rsid w:val="00F63046"/>
    <w:rsid w:val="00F636DC"/>
    <w:rsid w:val="00F64BA8"/>
    <w:rsid w:val="00F64F94"/>
    <w:rsid w:val="00F65C8C"/>
    <w:rsid w:val="00F66B86"/>
    <w:rsid w:val="00F70A2C"/>
    <w:rsid w:val="00F80C7B"/>
    <w:rsid w:val="00F8198C"/>
    <w:rsid w:val="00F84AC8"/>
    <w:rsid w:val="00F84FBD"/>
    <w:rsid w:val="00F876D0"/>
    <w:rsid w:val="00F87C6A"/>
    <w:rsid w:val="00F90577"/>
    <w:rsid w:val="00F937D4"/>
    <w:rsid w:val="00F93F5A"/>
    <w:rsid w:val="00F95D06"/>
    <w:rsid w:val="00F95DB7"/>
    <w:rsid w:val="00F96B90"/>
    <w:rsid w:val="00FB13B6"/>
    <w:rsid w:val="00FB2141"/>
    <w:rsid w:val="00FB256B"/>
    <w:rsid w:val="00FB27E7"/>
    <w:rsid w:val="00FB2CD2"/>
    <w:rsid w:val="00FC2036"/>
    <w:rsid w:val="00FC5072"/>
    <w:rsid w:val="00FC5596"/>
    <w:rsid w:val="00FC7A15"/>
    <w:rsid w:val="00FD0682"/>
    <w:rsid w:val="00FD0BF3"/>
    <w:rsid w:val="00FD0F07"/>
    <w:rsid w:val="00FD2A1A"/>
    <w:rsid w:val="00FD2A26"/>
    <w:rsid w:val="00FD2F4F"/>
    <w:rsid w:val="00FD6CED"/>
    <w:rsid w:val="00FD7480"/>
    <w:rsid w:val="00FE0130"/>
    <w:rsid w:val="00FF0886"/>
    <w:rsid w:val="00FF1D85"/>
    <w:rsid w:val="00FF2A99"/>
    <w:rsid w:val="00FF48F7"/>
    <w:rsid w:val="00FF784A"/>
    <w:rsid w:val="00FF7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 7" w:locked="1" w:semiHidden="0" w:uiPriority="0" w:unhideWhenUsed="0"/>
    <w:lsdException w:name="Table Elegan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0F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81E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23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3E05"/>
    <w:rPr>
      <w:rFonts w:ascii="Tahoma" w:hAnsi="Tahoma" w:cs="Tahoma"/>
      <w:sz w:val="16"/>
      <w:szCs w:val="16"/>
    </w:rPr>
  </w:style>
  <w:style w:type="character" w:customStyle="1" w:styleId="HeaderChar">
    <w:name w:val="Header Char"/>
    <w:uiPriority w:val="99"/>
    <w:locked/>
    <w:rsid w:val="0090650B"/>
    <w:rPr>
      <w:rFonts w:ascii="Times New Roman" w:hAnsi="Times New Roman"/>
      <w:sz w:val="24"/>
      <w:lang w:eastAsia="tr-TR"/>
    </w:rPr>
  </w:style>
  <w:style w:type="paragraph" w:styleId="Header">
    <w:name w:val="header"/>
    <w:basedOn w:val="Normal"/>
    <w:link w:val="HeaderChar1"/>
    <w:uiPriority w:val="99"/>
    <w:rsid w:val="0090650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821A6C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0D2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D2E6B"/>
    <w:rPr>
      <w:rFonts w:cs="Times New Roman"/>
    </w:rPr>
  </w:style>
  <w:style w:type="table" w:styleId="TableElegant">
    <w:name w:val="Table Elegant"/>
    <w:basedOn w:val="TableNormal"/>
    <w:uiPriority w:val="99"/>
    <w:rsid w:val="000D2E6B"/>
    <w:rPr>
      <w:rFonts w:ascii="Times New Roman" w:eastAsia="SimSun" w:hAnsi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rsid w:val="00E52F8E"/>
    <w:rPr>
      <w:rFonts w:ascii="Times New Roman" w:eastAsia="SimSun" w:hAnsi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99"/>
    <w:rsid w:val="00DE602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3</Pages>
  <Words>631</Words>
  <Characters>3602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 VE TEKNOLOJİ  DEĞERLENDİRME</dc:title>
  <dc:subject/>
  <dc:creator>SAMSUNG</dc:creator>
  <cp:keywords/>
  <dc:description/>
  <cp:lastModifiedBy>Bilgisayar1</cp:lastModifiedBy>
  <cp:revision>9</cp:revision>
  <cp:lastPrinted>2012-04-28T10:01:00Z</cp:lastPrinted>
  <dcterms:created xsi:type="dcterms:W3CDTF">2012-04-30T18:19:00Z</dcterms:created>
  <dcterms:modified xsi:type="dcterms:W3CDTF">2012-04-30T20:04:00Z</dcterms:modified>
</cp:coreProperties>
</file>